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58241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7AF1B139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4862AA">
        <w:rPr>
          <w:rFonts w:cs="Arial"/>
          <w:b/>
          <w:color w:val="2F5496" w:themeColor="accent5" w:themeShade="BF"/>
          <w:sz w:val="36"/>
          <w:szCs w:val="32"/>
        </w:rPr>
        <w:t>Guia XML - Mensagem PT498A v1.2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1E9DF391" w14:textId="2E4CB6CA" w:rsidR="00076CB4" w:rsidRDefault="00FE5A85" w:rsidP="007A4B9F">
      <w:pPr>
        <w:ind w:left="3969"/>
        <w:rPr>
          <w:rFonts w:cs="Arial"/>
          <w:b/>
          <w:color w:val="2F5496" w:themeColor="accent5" w:themeShade="BF"/>
          <w:sz w:val="28"/>
          <w:szCs w:val="24"/>
        </w:rPr>
      </w:pPr>
      <w:r w:rsidRPr="00FE5A85">
        <w:rPr>
          <w:rFonts w:cs="Arial"/>
          <w:b/>
          <w:color w:val="2F5496" w:themeColor="accent5" w:themeShade="BF"/>
          <w:sz w:val="28"/>
          <w:szCs w:val="24"/>
        </w:rPr>
        <w:t xml:space="preserve">Resposta </w:t>
      </w:r>
      <w:r w:rsidR="00EF5A9B">
        <w:rPr>
          <w:rFonts w:cs="Arial"/>
          <w:b/>
          <w:color w:val="2F5496" w:themeColor="accent5" w:themeShade="BF"/>
          <w:sz w:val="28"/>
          <w:szCs w:val="24"/>
        </w:rPr>
        <w:t>à AT</w:t>
      </w:r>
    </w:p>
    <w:p w14:paraId="383DA496" w14:textId="26AAE9D3" w:rsidR="00076CB4" w:rsidRDefault="00076CB4" w:rsidP="007A4B9F">
      <w:pPr>
        <w:ind w:left="3969"/>
        <w:rPr>
          <w:noProof/>
          <w:lang w:eastAsia="pt-PT"/>
        </w:rPr>
      </w:pPr>
    </w:p>
    <w:p w14:paraId="05D914BB" w14:textId="77777777" w:rsidR="006938FA" w:rsidRDefault="006938FA" w:rsidP="007A4B9F">
      <w:pPr>
        <w:ind w:left="3969"/>
        <w:rPr>
          <w:noProof/>
          <w:lang w:eastAsia="pt-PT"/>
        </w:rPr>
      </w:pPr>
    </w:p>
    <w:p w14:paraId="27CE207B" w14:textId="280D18B4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8B5D55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8B5D55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8B5D55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4862AA">
        <w:rPr>
          <w:rFonts w:cs="Arial"/>
          <w:color w:val="2F5496" w:themeColor="accent5" w:themeShade="BF"/>
          <w:sz w:val="36"/>
          <w:szCs w:val="40"/>
        </w:rPr>
        <w:t>25-06-2026</w:t>
      </w:r>
      <w:r w:rsidRPr="008B5D55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5309E0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5309E0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5309E0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5309E0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5309E0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5309E0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5309E0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5309E0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666D5638" w:rsidR="006A2AFC" w:rsidRDefault="005309E0" w:rsidP="005309E0">
            <w:pPr>
              <w:spacing w:after="0"/>
            </w:pPr>
            <w:r>
              <w:fldChar w:fldCharType="begin"/>
            </w:r>
            <w:r>
              <w:instrText>DOCPROPERTY Versao  \* CHARFORMAT</w:instrText>
            </w:r>
            <w:r>
              <w:fldChar w:fldCharType="separate"/>
            </w:r>
            <w:r w:rsidR="004862AA">
              <w:t>1.2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5309E0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5309E0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5309E0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27A665D1" w:rsidR="00CE079E" w:rsidRDefault="00CE079E" w:rsidP="005309E0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5309E0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5309E0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5309E0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5309E0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5309E0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5309E0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021E52CD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5309E0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021E52CD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5309E0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5309E0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5309E0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021E52CD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5309E0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611CE4CB" w:rsidR="00CE079E" w:rsidRPr="004176AD" w:rsidRDefault="0006400A" w:rsidP="005309E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8B5D55">
              <w:rPr>
                <w:rFonts w:cs="Arial"/>
                <w:color w:val="000000" w:themeColor="text1"/>
                <w:sz w:val="18"/>
              </w:rPr>
              <w:t>01</w:t>
            </w:r>
            <w:r w:rsidR="00AF6196" w:rsidRPr="008B5D55">
              <w:rPr>
                <w:rFonts w:cs="Arial"/>
                <w:color w:val="000000" w:themeColor="text1"/>
                <w:sz w:val="18"/>
              </w:rPr>
              <w:t>.</w:t>
            </w:r>
            <w:r w:rsidRPr="008B5D55">
              <w:rPr>
                <w:rFonts w:cs="Arial"/>
                <w:color w:val="000000" w:themeColor="text1"/>
                <w:sz w:val="18"/>
              </w:rPr>
              <w:t>09</w:t>
            </w:r>
            <w:r w:rsidR="00AF6196" w:rsidRPr="008B5D55">
              <w:rPr>
                <w:rFonts w:cs="Arial"/>
                <w:color w:val="000000" w:themeColor="text1"/>
                <w:sz w:val="18"/>
              </w:rPr>
              <w:t>.</w:t>
            </w:r>
            <w:r w:rsidR="00DA7A30" w:rsidRPr="008B5D55">
              <w:rPr>
                <w:rFonts w:cs="Arial"/>
                <w:color w:val="000000" w:themeColor="text1"/>
                <w:sz w:val="18"/>
              </w:rPr>
              <w:t>202</w:t>
            </w:r>
            <w:r w:rsidRPr="008B5D55">
              <w:rPr>
                <w:rFonts w:cs="Arial"/>
                <w:color w:val="000000" w:themeColor="text1"/>
                <w:sz w:val="18"/>
              </w:rPr>
              <w:t>4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5309E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0C9B4901" w14:textId="77777777" w:rsidTr="004862AA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61D2C81B" w:rsidR="00CE079E" w:rsidRPr="004176AD" w:rsidRDefault="00225D0D" w:rsidP="005309E0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67A76E4E" w:rsidR="00CE079E" w:rsidRPr="004176AD" w:rsidRDefault="00E242CE" w:rsidP="005309E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22.07.2025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2F779139" w14:textId="77777777" w:rsidR="00225D0D" w:rsidRPr="00225D0D" w:rsidRDefault="00225D0D" w:rsidP="00225D0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225D0D">
              <w:rPr>
                <w:rFonts w:cs="Arial"/>
                <w:color w:val="000000" w:themeColor="text1"/>
                <w:sz w:val="18"/>
              </w:rPr>
              <w:t>Obrigatoriedade (OCF) alterada:</w:t>
            </w:r>
          </w:p>
          <w:p w14:paraId="190AF2C1" w14:textId="5AABD180" w:rsidR="00225D0D" w:rsidRPr="00225D0D" w:rsidRDefault="00225D0D" w:rsidP="00225D0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225D0D">
              <w:rPr>
                <w:rFonts w:cs="Arial"/>
                <w:color w:val="000000" w:themeColor="text1"/>
                <w:sz w:val="18"/>
              </w:rPr>
              <w:t>- E.D. 4/9 - Local ou locais de transformação ou de utilização, subelemento GNSS: a obrigatoriedade passou de O para C.</w:t>
            </w:r>
          </w:p>
          <w:p w14:paraId="12EA31A7" w14:textId="406C49B7" w:rsidR="00CE079E" w:rsidRDefault="00225D0D" w:rsidP="00225D0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225D0D">
              <w:rPr>
                <w:rFonts w:cs="Arial"/>
                <w:color w:val="000000" w:themeColor="text1"/>
                <w:sz w:val="18"/>
              </w:rPr>
              <w:t>- E.D. 4/5 - Primeiro local de utilização ou de transformação, subelemento GNSS: a obrigatoriedade passou de O para C.</w:t>
            </w:r>
          </w:p>
          <w:p w14:paraId="4590DDF8" w14:textId="77777777" w:rsidR="000C11B6" w:rsidRDefault="000C11B6" w:rsidP="00225D0D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5503C4A1" w14:textId="6A5ACA35" w:rsidR="000C11B6" w:rsidRPr="004176AD" w:rsidRDefault="000C11B6" w:rsidP="00225D0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Adicionado o campo ‘Indicador H6’.</w:t>
            </w:r>
          </w:p>
        </w:tc>
      </w:tr>
      <w:tr w:rsidR="004862AA" w:rsidRPr="004176AD" w14:paraId="2210C05A" w14:textId="77777777" w:rsidTr="021E52CD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D506C" w14:textId="777A892D" w:rsidR="004862AA" w:rsidRDefault="004862AA" w:rsidP="004862AA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1.2</w:t>
            </w: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32852" w14:textId="29321B44" w:rsidR="004862AA" w:rsidRPr="004176AD" w:rsidRDefault="004862AA" w:rsidP="004862A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E242CE">
              <w:rPr>
                <w:rFonts w:cs="Arial"/>
                <w:color w:val="000000" w:themeColor="text1"/>
                <w:sz w:val="18"/>
              </w:rPr>
              <w:t>25.06.2026</w:t>
            </w: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71CEB55E" w14:textId="024CBE1F" w:rsidR="004862AA" w:rsidRPr="00225D0D" w:rsidRDefault="004862AA" w:rsidP="004862AA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F633AD">
              <w:rPr>
                <w:rFonts w:cs="Arial"/>
                <w:color w:val="000000" w:themeColor="text1"/>
                <w:sz w:val="18"/>
              </w:rPr>
              <w:t>Adicionado elemento ' Qualificador DC Unidade de medida e qualificador' sob o grupo de dados 14 03 040 000 - Base tributável, 12 01 000 000 - Documentos precedentes, 12 03 000 000 - Documentos de suporte.</w:t>
            </w: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29485AFC" w14:textId="40374D48" w:rsidR="00CE079E" w:rsidRDefault="00CE079E" w:rsidP="00CE079E">
      <w:pPr>
        <w:jc w:val="center"/>
      </w:pPr>
    </w:p>
    <w:p w14:paraId="1B473B97" w14:textId="77777777" w:rsidR="00CE079E" w:rsidRDefault="00CE079E" w:rsidP="00CE079E">
      <w:pPr>
        <w:jc w:val="center"/>
        <w:rPr>
          <w:color w:val="000000" w:themeColor="text1"/>
        </w:rPr>
      </w:pPr>
    </w:p>
    <w:p w14:paraId="16C5C881" w14:textId="77777777" w:rsidR="00CE079E" w:rsidRDefault="00CE079E" w:rsidP="00CE079E">
      <w:pPr>
        <w:jc w:val="center"/>
        <w:rPr>
          <w:color w:val="000000" w:themeColor="text1"/>
        </w:rPr>
      </w:pPr>
    </w:p>
    <w:p w14:paraId="3CA9BCA1" w14:textId="77777777" w:rsidR="00CE079E" w:rsidRDefault="00CE079E" w:rsidP="00CE079E">
      <w:pPr>
        <w:jc w:val="center"/>
        <w:rPr>
          <w:color w:val="000000" w:themeColor="text1"/>
        </w:rPr>
      </w:pPr>
    </w:p>
    <w:p w14:paraId="56B63611" w14:textId="77777777" w:rsidR="00CE079E" w:rsidRDefault="00CE079E" w:rsidP="00CE079E">
      <w:pPr>
        <w:jc w:val="center"/>
        <w:rPr>
          <w:color w:val="000000" w:themeColor="text1"/>
        </w:rPr>
      </w:pPr>
    </w:p>
    <w:p w14:paraId="27451241" w14:textId="77777777" w:rsidR="00CE079E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3EEE0B74" w14:textId="38F6A273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5309E0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numPr>
              <w:ilvl w:val="0"/>
              <w:numId w:val="0"/>
            </w:numPr>
            <w:ind w:right="-23"/>
          </w:pPr>
          <w:r>
            <w:t>ÍNDICE</w:t>
          </w:r>
        </w:p>
        <w:p w14:paraId="211AEFB7" w14:textId="435F55F7" w:rsidR="00437412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233112094" w:history="1">
            <w:r w:rsidR="00437412" w:rsidRPr="002C565E">
              <w:rPr>
                <w:rStyle w:val="Hiperligao"/>
                <w:noProof/>
              </w:rPr>
              <w:t>1.</w:t>
            </w:r>
            <w:r w:rsidR="00437412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="00437412" w:rsidRPr="002C565E">
              <w:rPr>
                <w:rStyle w:val="Hiperligao"/>
                <w:noProof/>
              </w:rPr>
              <w:t>PT498A – Resposta à AT - Mapeamento da Mensagem de Resposta à AT</w:t>
            </w:r>
            <w:r w:rsidR="00437412">
              <w:rPr>
                <w:noProof/>
                <w:webHidden/>
              </w:rPr>
              <w:tab/>
            </w:r>
            <w:r w:rsidR="00437412">
              <w:rPr>
                <w:noProof/>
                <w:webHidden/>
              </w:rPr>
              <w:fldChar w:fldCharType="begin"/>
            </w:r>
            <w:r w:rsidR="00437412">
              <w:rPr>
                <w:noProof/>
                <w:webHidden/>
              </w:rPr>
              <w:instrText xml:space="preserve"> PAGEREF _Toc233112094 \h </w:instrText>
            </w:r>
            <w:r w:rsidR="00437412">
              <w:rPr>
                <w:noProof/>
                <w:webHidden/>
              </w:rPr>
            </w:r>
            <w:r w:rsidR="00437412">
              <w:rPr>
                <w:noProof/>
                <w:webHidden/>
              </w:rPr>
              <w:fldChar w:fldCharType="separate"/>
            </w:r>
            <w:r w:rsidR="00437412">
              <w:rPr>
                <w:noProof/>
                <w:webHidden/>
              </w:rPr>
              <w:t>4</w:t>
            </w:r>
            <w:r w:rsidR="00437412">
              <w:rPr>
                <w:noProof/>
                <w:webHidden/>
              </w:rPr>
              <w:fldChar w:fldCharType="end"/>
            </w:r>
          </w:hyperlink>
        </w:p>
        <w:p w14:paraId="216AF847" w14:textId="13DCCD68" w:rsidR="00437412" w:rsidRDefault="00437412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hyperlink w:anchor="_Toc233112095" w:history="1">
            <w:r w:rsidRPr="002C565E">
              <w:rPr>
                <w:rStyle w:val="Hiperligao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Pr="002C565E">
              <w:rPr>
                <w:rStyle w:val="Hiperligao"/>
                <w:noProof/>
              </w:rPr>
              <w:t>Legenda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_Toc233112095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C582F1" w14:textId="1FC3897F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41A21A77" w14:textId="77777777" w:rsidR="00C7656C" w:rsidRPr="00CE16A4" w:rsidRDefault="00C7656C" w:rsidP="00C7656C">
      <w:pPr>
        <w:rPr>
          <w:b/>
          <w:sz w:val="28"/>
          <w:szCs w:val="28"/>
          <w:u w:val="single"/>
        </w:rPr>
      </w:pPr>
      <w:r w:rsidRPr="00CE16A4">
        <w:rPr>
          <w:sz w:val="28"/>
          <w:szCs w:val="28"/>
          <w:u w:val="single"/>
        </w:rPr>
        <w:t xml:space="preserve">Índice de Tabelas </w:t>
      </w:r>
    </w:p>
    <w:p w14:paraId="2DF67534" w14:textId="612EEFEC" w:rsidR="00437412" w:rsidRDefault="00C7656C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233112100" w:history="1">
        <w:r w:rsidR="00437412" w:rsidRPr="006266DF">
          <w:rPr>
            <w:rStyle w:val="Hiperligao"/>
            <w:noProof/>
          </w:rPr>
          <w:t>Tabela 1 – elementos de dados da mensagem pt498a</w:t>
        </w:r>
        <w:r w:rsidR="00437412">
          <w:rPr>
            <w:noProof/>
            <w:webHidden/>
          </w:rPr>
          <w:tab/>
        </w:r>
        <w:r w:rsidR="00437412">
          <w:rPr>
            <w:noProof/>
            <w:webHidden/>
          </w:rPr>
          <w:fldChar w:fldCharType="begin"/>
        </w:r>
        <w:r w:rsidR="00437412">
          <w:rPr>
            <w:noProof/>
            <w:webHidden/>
          </w:rPr>
          <w:instrText xml:space="preserve"> PAGEREF _Toc233112100 \h </w:instrText>
        </w:r>
        <w:r w:rsidR="00437412">
          <w:rPr>
            <w:noProof/>
            <w:webHidden/>
          </w:rPr>
        </w:r>
        <w:r w:rsidR="00437412">
          <w:rPr>
            <w:noProof/>
            <w:webHidden/>
          </w:rPr>
          <w:fldChar w:fldCharType="separate"/>
        </w:r>
        <w:r w:rsidR="00437412">
          <w:rPr>
            <w:noProof/>
            <w:webHidden/>
          </w:rPr>
          <w:t>32</w:t>
        </w:r>
        <w:r w:rsidR="00437412">
          <w:rPr>
            <w:noProof/>
            <w:webHidden/>
          </w:rPr>
          <w:fldChar w:fldCharType="end"/>
        </w:r>
      </w:hyperlink>
    </w:p>
    <w:p w14:paraId="18F69636" w14:textId="62FB15B1" w:rsidR="00701B37" w:rsidRPr="00C7656C" w:rsidRDefault="00C7656C" w:rsidP="00C7656C">
      <w:r>
        <w:rPr>
          <w:b/>
          <w:bCs/>
          <w:smallCaps/>
          <w:noProof/>
          <w:lang w:val="en-US"/>
        </w:rPr>
        <w:fldChar w:fldCharType="end"/>
      </w:r>
    </w:p>
    <w:p w14:paraId="1B306BD4" w14:textId="77777777" w:rsidR="00701B37" w:rsidRPr="00C7656C" w:rsidRDefault="00701B37" w:rsidP="00701B37"/>
    <w:p w14:paraId="2BEFED48" w14:textId="77777777" w:rsidR="00701B37" w:rsidRPr="00C7656C" w:rsidRDefault="00701B37" w:rsidP="00701B37"/>
    <w:p w14:paraId="261322E4" w14:textId="77777777" w:rsidR="00701B37" w:rsidRPr="00C7656C" w:rsidRDefault="00701B37" w:rsidP="00701B37">
      <w:pPr>
        <w:jc w:val="right"/>
      </w:pPr>
    </w:p>
    <w:p w14:paraId="371886A8" w14:textId="77777777" w:rsidR="00701B37" w:rsidRPr="00C7656C" w:rsidRDefault="00701B37" w:rsidP="00701B37"/>
    <w:p w14:paraId="0288C831" w14:textId="79EA930E" w:rsidR="00701B37" w:rsidRPr="00C7656C" w:rsidRDefault="00701B37" w:rsidP="00701B37">
      <w:pPr>
        <w:sectPr w:rsidR="00701B37" w:rsidRPr="00C7656C" w:rsidSect="00B450BB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p w14:paraId="1682B270" w14:textId="26C87FDD" w:rsidR="00E705E7" w:rsidRDefault="00676062" w:rsidP="00E705E7">
      <w:pPr>
        <w:pStyle w:val="Ttulo1"/>
        <w:numPr>
          <w:ilvl w:val="0"/>
          <w:numId w:val="36"/>
        </w:numPr>
        <w:tabs>
          <w:tab w:val="clear" w:pos="720"/>
          <w:tab w:val="num" w:pos="360"/>
        </w:tabs>
        <w:ind w:left="432" w:hanging="432"/>
      </w:pPr>
      <w:bookmarkStart w:id="0" w:name="_Toc87352143"/>
      <w:bookmarkStart w:id="1" w:name="_Toc97545271"/>
      <w:bookmarkStart w:id="2" w:name="_Toc107243484"/>
      <w:bookmarkStart w:id="3" w:name="_Toc233112094"/>
      <w:r w:rsidRPr="00676062">
        <w:lastRenderedPageBreak/>
        <w:t>PT</w:t>
      </w:r>
      <w:r w:rsidR="00AE0C87">
        <w:t>498</w:t>
      </w:r>
      <w:r w:rsidRPr="00676062">
        <w:t xml:space="preserve">A </w:t>
      </w:r>
      <w:bookmarkEnd w:id="0"/>
      <w:bookmarkEnd w:id="1"/>
      <w:bookmarkEnd w:id="2"/>
      <w:r w:rsidR="00E81E71">
        <w:t>–</w:t>
      </w:r>
      <w:r w:rsidR="00B23BAF">
        <w:t xml:space="preserve"> </w:t>
      </w:r>
      <w:r w:rsidR="003D03BA" w:rsidRPr="003D03BA">
        <w:t>Resposta</w:t>
      </w:r>
      <w:r w:rsidR="00E81E71">
        <w:t xml:space="preserve"> à AT</w:t>
      </w:r>
      <w:r w:rsidR="003D03BA">
        <w:t xml:space="preserve"> - </w:t>
      </w:r>
      <w:r w:rsidR="00C3257B" w:rsidRPr="00C3257B">
        <w:t xml:space="preserve">Mapeamento da Mensagem de </w:t>
      </w:r>
      <w:r w:rsidR="00E81E71">
        <w:t>Resposta à AT</w:t>
      </w:r>
      <w:bookmarkEnd w:id="3"/>
    </w:p>
    <w:p w14:paraId="50B44BD0" w14:textId="77777777" w:rsidR="00497C18" w:rsidRDefault="00497C18" w:rsidP="00497C18"/>
    <w:p w14:paraId="44E16951" w14:textId="5EE8FBE9" w:rsidR="00E81E71" w:rsidRDefault="00E81E71" w:rsidP="00E81E71">
      <w:r>
        <w:t>Mensagem de resposta do Operador Económico às propostas de correção / anulação de iniciativa da A</w:t>
      </w:r>
      <w:r w:rsidR="000418D0">
        <w:t xml:space="preserve">utoridade Tributária e </w:t>
      </w:r>
      <w:proofErr w:type="gramStart"/>
      <w:r w:rsidR="000418D0">
        <w:t>Aduaneira(</w:t>
      </w:r>
      <w:proofErr w:type="gramEnd"/>
      <w:r w:rsidR="000418D0">
        <w:t>AT)</w:t>
      </w:r>
      <w:r>
        <w:t xml:space="preserve">. </w:t>
      </w:r>
    </w:p>
    <w:tbl>
      <w:tblPr>
        <w:tblW w:w="49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9"/>
        <w:gridCol w:w="2819"/>
        <w:gridCol w:w="591"/>
        <w:gridCol w:w="1031"/>
        <w:gridCol w:w="3376"/>
        <w:gridCol w:w="3265"/>
        <w:gridCol w:w="556"/>
      </w:tblGrid>
      <w:tr w:rsidR="00A46664" w:rsidRPr="005611D4" w14:paraId="302AA026" w14:textId="77777777" w:rsidTr="008B092C">
        <w:trPr>
          <w:trHeight w:val="709"/>
          <w:tblHeader/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C8E6D9A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0F0F9579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3E60557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0A67D844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CE04D45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4011C1E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9A092C0" w14:textId="77777777" w:rsidR="00BA4519" w:rsidRPr="005611D4" w:rsidRDefault="00BA4519" w:rsidP="005309E0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11D4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78715D" w14:paraId="1D862216" w14:textId="77777777" w:rsidTr="008B092C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025245" w14:textId="77777777" w:rsidR="0078715D" w:rsidRDefault="0078715D" w:rsidP="0078715D">
            <w:pPr>
              <w:rPr>
                <w:b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1AF0B8" w14:textId="2467C1F0" w:rsidR="0078715D" w:rsidRDefault="0078715D" w:rsidP="0078715D">
            <w:r>
              <w:rPr>
                <w:b/>
                <w:bCs/>
                <w:snapToGrid w:val="0"/>
                <w:color w:val="0000FF"/>
              </w:rPr>
              <w:t>PT498A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9187EE" w14:textId="3B87C843" w:rsidR="0078715D" w:rsidRDefault="0078715D" w:rsidP="0078715D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187B12" w14:textId="631A9565" w:rsidR="0078715D" w:rsidRDefault="0078715D" w:rsidP="0078715D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363191" w14:textId="0DE2227B" w:rsidR="0078715D" w:rsidRDefault="0078715D" w:rsidP="0078715D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&lt;PT498A&gt;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183AD9" w14:textId="77777777" w:rsidR="0078715D" w:rsidRDefault="0078715D" w:rsidP="0078715D"/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96995C" w14:textId="3751738B" w:rsidR="0078715D" w:rsidRDefault="0078715D" w:rsidP="0078715D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78715D" w14:paraId="431A4A9B" w14:textId="77777777" w:rsidTr="008B092C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D65A4B" w14:textId="77777777" w:rsidR="0078715D" w:rsidRDefault="0078715D" w:rsidP="0078715D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52C0D7" w14:textId="4ACA7170" w:rsidR="0078715D" w:rsidRDefault="0078715D" w:rsidP="0078715D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BCF0E3" w14:textId="536EBCA3" w:rsidR="0078715D" w:rsidRDefault="0078715D" w:rsidP="0078715D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722D2E" w14:textId="5A47A915" w:rsidR="0078715D" w:rsidRDefault="0078715D" w:rsidP="0078715D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3BE2CD" w14:textId="0A2E6BBD" w:rsidR="0078715D" w:rsidRDefault="0078715D" w:rsidP="0078715D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messageHeader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78A8F0" w14:textId="77777777" w:rsidR="0078715D" w:rsidRDefault="0078715D" w:rsidP="0078715D"/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F5F08E" w14:textId="31E7F4B9" w:rsidR="0078715D" w:rsidRDefault="0078715D" w:rsidP="0078715D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78715D" w14:paraId="2F2B4260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0009" w14:textId="77777777" w:rsidR="0078715D" w:rsidRDefault="0078715D" w:rsidP="0078715D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5068" w14:textId="2AA4267D" w:rsidR="0078715D" w:rsidRDefault="0078715D" w:rsidP="0078715D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7847" w14:textId="7665559C" w:rsidR="0078715D" w:rsidRDefault="0078715D" w:rsidP="0078715D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151C" w14:textId="28923776" w:rsidR="0078715D" w:rsidRDefault="0078715D" w:rsidP="007871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9A6E" w14:textId="0C667207" w:rsidR="0078715D" w:rsidRDefault="0078715D" w:rsidP="0078715D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From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3DD7" w14:textId="77777777" w:rsidR="0078715D" w:rsidRDefault="0078715D" w:rsidP="0078715D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0657" w14:textId="513126F2" w:rsidR="0078715D" w:rsidRDefault="0078715D" w:rsidP="0078715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8715D" w14:paraId="60B780F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1FA3" w14:textId="77777777" w:rsidR="0078715D" w:rsidRDefault="0078715D" w:rsidP="0078715D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83FC" w14:textId="65AFF8CA" w:rsidR="0078715D" w:rsidRDefault="0078715D" w:rsidP="0078715D">
            <w:pPr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Cs w:val="24"/>
              </w:rPr>
              <w:t>Receptor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373D" w14:textId="2AE84649" w:rsidR="0078715D" w:rsidRDefault="0078715D" w:rsidP="0078715D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C6B8" w14:textId="2BDD1D63" w:rsidR="0078715D" w:rsidRDefault="0078715D" w:rsidP="007871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7D74" w14:textId="5CBD21A6" w:rsidR="0078715D" w:rsidRDefault="0078715D" w:rsidP="0078715D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8151" w14:textId="77777777" w:rsidR="0078715D" w:rsidRDefault="0078715D" w:rsidP="0078715D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C069" w14:textId="5EC0D078" w:rsidR="0078715D" w:rsidRDefault="0078715D" w:rsidP="0078715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8715D" w14:paraId="4FC88C5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6C0F" w14:textId="77777777" w:rsidR="0078715D" w:rsidRDefault="0078715D" w:rsidP="0078715D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68D7" w14:textId="260A6C67" w:rsidR="0078715D" w:rsidRDefault="0078715D" w:rsidP="0078715D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07CC" w14:textId="78ED78F7" w:rsidR="0078715D" w:rsidRDefault="0078715D" w:rsidP="0078715D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1B84" w14:textId="49469BDC" w:rsidR="0078715D" w:rsidRDefault="0078715D" w:rsidP="007871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5AEA" w14:textId="34D611C7" w:rsidR="0078715D" w:rsidRDefault="0078715D" w:rsidP="0078715D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SendingDateAndTime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932E" w14:textId="77777777" w:rsidR="0078715D" w:rsidRDefault="0078715D" w:rsidP="0078715D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332F" w14:textId="1374C461" w:rsidR="0078715D" w:rsidRDefault="0078715D" w:rsidP="0078715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8715D" w14:paraId="33E52AF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69AE" w14:textId="77777777" w:rsidR="0078715D" w:rsidRDefault="0078715D" w:rsidP="0078715D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2443" w14:textId="019E82DA" w:rsidR="0078715D" w:rsidRDefault="0078715D" w:rsidP="0078715D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CEF7" w14:textId="390E8EDB" w:rsidR="0078715D" w:rsidRDefault="0078715D" w:rsidP="0078715D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D582" w14:textId="7E8B4118" w:rsidR="0078715D" w:rsidRDefault="0078715D" w:rsidP="007871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DF21" w14:textId="3F4D43B5" w:rsidR="0078715D" w:rsidRDefault="0078715D" w:rsidP="0078715D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B50E" w14:textId="77777777" w:rsidR="0078715D" w:rsidRDefault="0078715D" w:rsidP="0078715D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992D" w14:textId="122B58B0" w:rsidR="0078715D" w:rsidRDefault="0078715D" w:rsidP="0078715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8715D" w14:paraId="3AE9BBC9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1FFC" w14:textId="77777777" w:rsidR="0078715D" w:rsidRDefault="0078715D" w:rsidP="0078715D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0ED8" w14:textId="23F61AED" w:rsidR="0078715D" w:rsidRDefault="0078715D" w:rsidP="0078715D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3789" w14:textId="3373B869" w:rsidR="0078715D" w:rsidRDefault="0078715D" w:rsidP="0078715D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25B1" w14:textId="79766477" w:rsidR="0078715D" w:rsidRDefault="0078715D" w:rsidP="007871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B424" w14:textId="4DF91EA5" w:rsidR="0078715D" w:rsidRDefault="0078715D" w:rsidP="0078715D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7C4B" w14:textId="77777777" w:rsidR="0078715D" w:rsidRDefault="0078715D" w:rsidP="0078715D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15B7" w14:textId="69196BB1" w:rsidR="0078715D" w:rsidRDefault="0078715D" w:rsidP="0078715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8715D" w14:paraId="64FEE67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F19A" w14:textId="77777777" w:rsidR="0078715D" w:rsidRDefault="0078715D" w:rsidP="0078715D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63C8" w14:textId="0F4557A5" w:rsidR="0078715D" w:rsidRDefault="0078715D" w:rsidP="0078715D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CA65" w14:textId="72400F75" w:rsidR="0078715D" w:rsidRDefault="0078715D" w:rsidP="0078715D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5D43" w14:textId="1E9DF663" w:rsidR="0078715D" w:rsidRDefault="0078715D" w:rsidP="007871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7B46" w14:textId="2D02099C" w:rsidR="0078715D" w:rsidRDefault="0078715D" w:rsidP="0078715D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CorrelationID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2584" w14:textId="77777777" w:rsidR="0078715D" w:rsidRDefault="0078715D" w:rsidP="0078715D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00CF" w14:textId="423770C0" w:rsidR="0078715D" w:rsidRDefault="0078715D" w:rsidP="0078715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8715D" w14:paraId="433FE552" w14:textId="77777777" w:rsidTr="008B092C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DBE781" w14:textId="77777777" w:rsidR="0078715D" w:rsidRDefault="0078715D" w:rsidP="0078715D">
            <w:pPr>
              <w:rPr>
                <w:color w:val="00000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4D00E8" w14:textId="63ED4FBD" w:rsidR="0078715D" w:rsidRDefault="0078715D" w:rsidP="0078715D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286AE0" w14:textId="2218E545" w:rsidR="0078715D" w:rsidRDefault="0078715D" w:rsidP="0078715D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98B565" w14:textId="30205937" w:rsidR="0078715D" w:rsidRDefault="0078715D" w:rsidP="0078715D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73A901" w14:textId="640B61F4" w:rsidR="0078715D" w:rsidRDefault="0078715D" w:rsidP="0078715D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ImportOperation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274B03" w14:textId="77777777" w:rsidR="0078715D" w:rsidRDefault="0078715D" w:rsidP="0078715D"/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757CC1" w14:textId="23B9B8B7" w:rsidR="0078715D" w:rsidRDefault="0078715D" w:rsidP="0078715D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78715D" w14:paraId="1B7D901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5DEC" w14:textId="77777777" w:rsidR="0078715D" w:rsidRDefault="0078715D" w:rsidP="0078715D"/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E621" w14:textId="26F00D9D" w:rsidR="0078715D" w:rsidRDefault="0078715D" w:rsidP="0078715D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26BA" w14:textId="6246FE4C" w:rsidR="0078715D" w:rsidRDefault="0078715D" w:rsidP="0078715D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83E3" w14:textId="5896A7A3" w:rsidR="0078715D" w:rsidRDefault="0078715D" w:rsidP="007871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7EE5" w14:textId="26AA05FD" w:rsidR="0078715D" w:rsidRDefault="0078715D" w:rsidP="0078715D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importCustomsOffice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F275" w14:textId="77777777" w:rsidR="0078715D" w:rsidRDefault="0078715D" w:rsidP="0078715D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2F1E" w14:textId="63B4725B" w:rsidR="0078715D" w:rsidRDefault="0078715D" w:rsidP="0078715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8715D" w14:paraId="7F0B887B" w14:textId="77777777" w:rsidTr="008B092C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249C" w14:textId="1C93F6C9" w:rsidR="0078715D" w:rsidRDefault="0078715D" w:rsidP="0078715D">
            <w:pPr>
              <w:jc w:val="center"/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4A3E" w14:textId="736F3BCE" w:rsidR="0078715D" w:rsidRDefault="0078715D" w:rsidP="0078715D"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F0A2" w14:textId="0D565649" w:rsidR="0078715D" w:rsidRDefault="0078715D" w:rsidP="0078715D">
            <w:pPr>
              <w:jc w:val="center"/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4F7" w14:textId="4438D927" w:rsidR="0078715D" w:rsidRDefault="0078715D" w:rsidP="0078715D">
            <w:pPr>
              <w:jc w:val="center"/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579B" w14:textId="53EF9491" w:rsidR="0078715D" w:rsidRDefault="0078715D" w:rsidP="0078715D">
            <w:pPr>
              <w:jc w:val="center"/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A0EA" w14:textId="77777777" w:rsidR="0078715D" w:rsidRDefault="0078715D" w:rsidP="0078715D"/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EF0C" w14:textId="292371FE" w:rsidR="0078715D" w:rsidRDefault="0078715D" w:rsidP="0078715D">
            <w:r>
              <w:rPr>
                <w:color w:val="000000"/>
                <w:szCs w:val="24"/>
              </w:rPr>
              <w:t>3</w:t>
            </w:r>
          </w:p>
        </w:tc>
      </w:tr>
      <w:tr w:rsidR="0078715D" w14:paraId="7AD6E77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D0D0" w14:textId="3D9F9942" w:rsidR="0078715D" w:rsidRDefault="0078715D" w:rsidP="0078715D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BEC3" w14:textId="4FD8E5A7" w:rsidR="0078715D" w:rsidRDefault="0078715D" w:rsidP="0078715D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MRN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1AC7" w14:textId="4EEF2357" w:rsidR="0078715D" w:rsidRDefault="0078715D" w:rsidP="0078715D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1944" w14:textId="472B9B1E" w:rsidR="0078715D" w:rsidRDefault="0078715D" w:rsidP="007871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F86E" w14:textId="6EEAB7EB" w:rsidR="0078715D" w:rsidRDefault="0078715D" w:rsidP="0078715D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6CAE" w14:textId="2D1F0527" w:rsidR="0078715D" w:rsidRDefault="0078715D" w:rsidP="0078715D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0515" w14:textId="3D9EB366" w:rsidR="0078715D" w:rsidRDefault="0078715D" w:rsidP="0078715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8715D" w14:paraId="3298F4C2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D5B7" w14:textId="2EC75630" w:rsidR="0078715D" w:rsidRDefault="0078715D" w:rsidP="0078715D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8F59" w14:textId="0C5521CE" w:rsidR="0078715D" w:rsidRDefault="0078715D" w:rsidP="0078715D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de língua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EFD8" w14:textId="38FE95D5" w:rsidR="0078715D" w:rsidRDefault="0078715D" w:rsidP="0078715D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193F" w14:textId="19C6D67C" w:rsidR="0078715D" w:rsidRDefault="0078715D" w:rsidP="007871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5DB3" w14:textId="7C1F1F2C" w:rsidR="0078715D" w:rsidRDefault="0078715D" w:rsidP="0078715D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languageCode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97BC" w14:textId="50FBC9CD" w:rsidR="0078715D" w:rsidRDefault="0078715D" w:rsidP="0078715D">
            <w:pPr>
              <w:rPr>
                <w:b/>
                <w:bCs/>
                <w:snapToGrid w:val="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DCDE" w14:textId="6679B030" w:rsidR="0078715D" w:rsidRDefault="0078715D" w:rsidP="0078715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52A55" w14:paraId="552918A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2735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FE42" w14:textId="587EBE4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Indicador H6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1A4B" w14:textId="11579712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93E0" w14:textId="684B541F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D00A" w14:textId="2CE70726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&lt;h6Indicator&gt;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0722" w14:textId="77777777" w:rsidR="00752A55" w:rsidRPr="00AF579A" w:rsidRDefault="00752A55" w:rsidP="00752A55">
            <w:pPr>
              <w:rPr>
                <w:color w:val="000000"/>
                <w:szCs w:val="24"/>
              </w:rPr>
            </w:pPr>
            <w:r w:rsidRPr="00AF579A">
              <w:rPr>
                <w:color w:val="000000"/>
                <w:szCs w:val="24"/>
              </w:rPr>
              <w:t>Campo de preenchimento apenas pelo Operador Postal.</w:t>
            </w:r>
          </w:p>
          <w:p w14:paraId="39C08462" w14:textId="77777777" w:rsidR="00752A55" w:rsidRPr="00AF579A" w:rsidRDefault="00752A55" w:rsidP="00752A55">
            <w:pPr>
              <w:rPr>
                <w:color w:val="000000"/>
                <w:szCs w:val="24"/>
              </w:rPr>
            </w:pPr>
            <w:r w:rsidRPr="00AF579A">
              <w:rPr>
                <w:color w:val="000000"/>
                <w:szCs w:val="24"/>
              </w:rPr>
              <w:lastRenderedPageBreak/>
              <w:t>0 – Declaração diferente de H6</w:t>
            </w:r>
          </w:p>
          <w:p w14:paraId="41F3FD67" w14:textId="29A3860F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AF579A">
              <w:rPr>
                <w:color w:val="000000"/>
                <w:szCs w:val="24"/>
              </w:rPr>
              <w:t>1 – Declaração do tipo H6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364E" w14:textId="015ABAD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3</w:t>
            </w:r>
          </w:p>
        </w:tc>
      </w:tr>
      <w:tr w:rsidR="00752A55" w14:paraId="105F638B" w14:textId="77777777" w:rsidTr="008B092C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F29496" w14:textId="6568FECC" w:rsidR="00752A55" w:rsidRDefault="00752A55" w:rsidP="00752A55">
            <w:pPr>
              <w:jc w:val="center"/>
            </w:pPr>
            <w:r>
              <w:rPr>
                <w:snapToGrid w:val="0"/>
                <w:color w:val="0000FF"/>
              </w:rPr>
              <w:t xml:space="preserve">17 10 000 000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3B1DB9" w14:textId="0803BE64" w:rsidR="00752A55" w:rsidRDefault="00752A55" w:rsidP="00752A55">
            <w:r w:rsidRPr="00935681">
              <w:rPr>
                <w:b/>
                <w:bCs/>
                <w:snapToGrid w:val="0"/>
                <w:color w:val="0000FF"/>
              </w:rPr>
              <w:t>Estância aduaneira de supervisão/controlo</w:t>
            </w:r>
            <w:r w:rsidRPr="00935681"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F03D3E" w14:textId="12ABB37C" w:rsidR="00752A55" w:rsidRDefault="00752A55" w:rsidP="00752A5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6A30BD" w14:textId="60115584" w:rsidR="00752A55" w:rsidRDefault="00752A55" w:rsidP="00752A5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DCABDB" w14:textId="140A8F02" w:rsidR="00752A55" w:rsidRDefault="00752A55" w:rsidP="00752A5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SupervisingCustomsOffice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B9F1AA" w14:textId="0925810D" w:rsidR="00752A55" w:rsidRDefault="00752A55" w:rsidP="00752A55"/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78B908" w14:textId="741D0256" w:rsidR="00752A55" w:rsidRDefault="00752A55" w:rsidP="00752A55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752A55" w14:paraId="179B764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73E2" w14:textId="17EF8971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17 10 001 000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7B46" w14:textId="5B78729D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DB8F" w14:textId="36D1E493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E075" w14:textId="2D3AB8B1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A45F" w14:textId="40CC173F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AF5E" w14:textId="77777777" w:rsidR="00752A55" w:rsidRDefault="00752A55" w:rsidP="00752A5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A7B4" w14:textId="70A4A785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52A55" w14:paraId="1452708B" w14:textId="77777777" w:rsidTr="008B092C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F6AFDD" w14:textId="77BB9F23" w:rsidR="00752A55" w:rsidRDefault="00752A55" w:rsidP="00752A55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C560AD" w14:textId="73D4EB70" w:rsidR="00752A55" w:rsidRDefault="00752A55" w:rsidP="00752A55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1AB58F" w14:textId="4A590CEA" w:rsidR="00752A55" w:rsidRDefault="00752A55" w:rsidP="00752A55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B415E6" w14:textId="55515622" w:rsidR="00752A55" w:rsidRDefault="00752A55" w:rsidP="00752A5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B9086D" w14:textId="2C622A1F" w:rsidR="00752A55" w:rsidRDefault="00752A55" w:rsidP="00752A5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84F86A" w14:textId="77777777" w:rsidR="00752A55" w:rsidRDefault="00752A55" w:rsidP="00752A55"/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3AEAE6" w14:textId="4CF6C3F3" w:rsidR="00752A55" w:rsidRDefault="00752A55" w:rsidP="00752A55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752A55" w14:paraId="6C2F4A6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490E" w14:textId="31C80F34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13 05 016 000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7FA4" w14:textId="62FC1422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A374" w14:textId="7B9D38CF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49B3" w14:textId="599962F2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001C" w14:textId="6C75C098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3931" w14:textId="7C6A6985" w:rsidR="00752A55" w:rsidRDefault="00752A55" w:rsidP="00752A55">
            <w:pPr>
              <w:rPr>
                <w:b/>
                <w:bCs/>
                <w:snapToGrid w:val="0"/>
                <w:szCs w:val="24"/>
              </w:rPr>
            </w:pPr>
            <w:r w:rsidRPr="00935681">
              <w:rPr>
                <w:color w:val="000000"/>
                <w:szCs w:val="24"/>
              </w:rPr>
              <w:t>Campo de preenchimento automático pelo sistema.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FE51" w14:textId="195F1F83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52A55" w14:paraId="451DBC1F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6D16" w14:textId="7148925E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DCF4" w14:textId="08241FA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4F23" w14:textId="6CE00FAE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CB08" w14:textId="6AC66C43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B92B" w14:textId="59342F77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5021" w14:textId="77777777" w:rsidR="00752A55" w:rsidRDefault="00752A55" w:rsidP="00752A5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F3F3" w14:textId="420DBC13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52A55" w14:paraId="4F557D3E" w14:textId="77777777" w:rsidTr="008B092C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C6BB11" w14:textId="23F5088F" w:rsidR="00752A55" w:rsidRDefault="00752A55" w:rsidP="00752A55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0351CC" w14:textId="0A561FC2" w:rsidR="00752A55" w:rsidRDefault="00752A55" w:rsidP="00752A55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65B1B0" w14:textId="250D05BB" w:rsidR="00752A55" w:rsidRDefault="00752A55" w:rsidP="00752A55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5E77B8" w14:textId="7FA1AFDF" w:rsidR="00752A55" w:rsidRDefault="00752A55" w:rsidP="00752A55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23A2F7" w14:textId="78E4EF26" w:rsidR="00752A55" w:rsidRDefault="00752A55" w:rsidP="00752A55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2F9E64" w14:textId="77777777" w:rsidR="00752A55" w:rsidRDefault="00752A55" w:rsidP="00752A55"/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DC5929" w14:textId="01B78FCD" w:rsidR="00752A55" w:rsidRDefault="00752A55" w:rsidP="00752A55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752A55" w14:paraId="3C68A6F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9D66" w14:textId="7A145CD9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1EC7" w14:textId="7A3AE592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B87E" w14:textId="408602CE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B1D0" w14:textId="702680E9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2BBD" w14:textId="102C4FF3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CDD3" w14:textId="0F03E6EF" w:rsidR="00752A55" w:rsidRDefault="00752A55" w:rsidP="00752A55">
            <w:pPr>
              <w:rPr>
                <w:b/>
                <w:bCs/>
                <w:snapToGrid w:val="0"/>
                <w:szCs w:val="24"/>
              </w:rPr>
            </w:pPr>
            <w:r w:rsidRPr="00935681">
              <w:rPr>
                <w:color w:val="000000"/>
                <w:szCs w:val="24"/>
              </w:rPr>
              <w:t>Campo de preenchimento automático pelo sistema.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DB29" w14:textId="23BF2782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2E52535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EB64" w14:textId="775B610B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06A4" w14:textId="07A6D364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749B" w14:textId="2608687D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2C88" w14:textId="2B9D4FFD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4F85" w14:textId="4D1268D0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93BA" w14:textId="564BCD7A" w:rsidR="00752A55" w:rsidRDefault="00752A55" w:rsidP="00752A55">
            <w:pPr>
              <w:rPr>
                <w:b/>
                <w:bCs/>
                <w:snapToGrid w:val="0"/>
                <w:szCs w:val="24"/>
              </w:rPr>
            </w:pPr>
            <w:r w:rsidRPr="00935681">
              <w:rPr>
                <w:color w:val="000000"/>
                <w:szCs w:val="24"/>
              </w:rPr>
              <w:t>Campo de preenchimento automático pelo sistema.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54DC" w14:textId="351699F6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699211F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EFA7" w14:textId="3F1D47A3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9D7B" w14:textId="615206D0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39EB" w14:textId="22DC4829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DC18" w14:textId="77C90443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3D23" w14:textId="75B58775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5F4D" w14:textId="501A7CED" w:rsidR="00752A55" w:rsidRDefault="00752A55" w:rsidP="00752A55">
            <w:pPr>
              <w:rPr>
                <w:b/>
                <w:bCs/>
                <w:snapToGrid w:val="0"/>
                <w:szCs w:val="24"/>
              </w:rPr>
            </w:pPr>
            <w:r w:rsidRPr="00935681">
              <w:rPr>
                <w:color w:val="000000"/>
                <w:szCs w:val="24"/>
              </w:rPr>
              <w:t>Campo de preenchimento automático pelo sistema.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E2EB" w14:textId="23377FD1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132F6969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D3E0" w14:textId="232F4819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F31E" w14:textId="67EDB262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AF52" w14:textId="24E1487F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CC6E" w14:textId="71A70361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8A87" w14:textId="2F3998E0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2C8B" w14:textId="4FAA8DEF" w:rsidR="00752A55" w:rsidRDefault="00752A55" w:rsidP="00752A55">
            <w:pPr>
              <w:rPr>
                <w:b/>
                <w:bCs/>
                <w:snapToGrid w:val="0"/>
                <w:szCs w:val="24"/>
              </w:rPr>
            </w:pPr>
            <w:r w:rsidRPr="00935681">
              <w:rPr>
                <w:color w:val="000000"/>
                <w:szCs w:val="24"/>
              </w:rPr>
              <w:t>Campo de preenchimento automático pelo sistema.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9FA0" w14:textId="5D13EB61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2E99388E" w14:textId="77777777" w:rsidTr="008B092C">
        <w:tblPrEx>
          <w:jc w:val="left"/>
        </w:tblPrEx>
        <w:trPr>
          <w:trHeight w:val="381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EBA209" w14:textId="6039D51C" w:rsidR="00752A55" w:rsidRPr="0064699E" w:rsidRDefault="00752A55" w:rsidP="00752A55">
            <w:pPr>
              <w:jc w:val="center"/>
              <w:rPr>
                <w:b/>
                <w:bCs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B3F249" w14:textId="25B16A17" w:rsidR="00752A55" w:rsidRPr="0064699E" w:rsidRDefault="00752A55" w:rsidP="00752A55">
            <w:pPr>
              <w:rPr>
                <w:b/>
                <w:bCs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Representante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62AB25" w14:textId="223FC2CF" w:rsidR="00752A55" w:rsidRPr="0064699E" w:rsidRDefault="00752A55" w:rsidP="00752A55">
            <w:pPr>
              <w:jc w:val="center"/>
              <w:rPr>
                <w:b/>
                <w:bCs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C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4C6F00" w14:textId="0321397F" w:rsidR="00752A55" w:rsidRPr="0064699E" w:rsidRDefault="00752A55" w:rsidP="00752A55">
            <w:pPr>
              <w:jc w:val="center"/>
              <w:rPr>
                <w:b/>
                <w:bCs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1x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4B348E" w14:textId="2CA77CC1" w:rsidR="00752A55" w:rsidRPr="0064699E" w:rsidRDefault="00752A55" w:rsidP="00752A55">
            <w:pPr>
              <w:jc w:val="center"/>
              <w:rPr>
                <w:b/>
                <w:bCs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64699E"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 w:rsidRPr="0064699E">
              <w:rPr>
                <w:b/>
                <w:bCs/>
                <w:snapToGrid w:val="0"/>
                <w:color w:val="0000FF"/>
              </w:rPr>
              <w:t>&gt;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2C1875" w14:textId="77777777" w:rsidR="00752A55" w:rsidRPr="0064699E" w:rsidRDefault="00752A55" w:rsidP="00752A55">
            <w:pPr>
              <w:rPr>
                <w:b/>
                <w:bCs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B3177E" w14:textId="3069B3C3" w:rsidR="00752A55" w:rsidRPr="0064699E" w:rsidRDefault="00752A55" w:rsidP="00752A55">
            <w:pPr>
              <w:rPr>
                <w:b/>
                <w:bCs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2</w:t>
            </w:r>
            <w:r w:rsidRPr="0064699E">
              <w:rPr>
                <w:b/>
                <w:bCs/>
              </w:rPr>
              <w:t xml:space="preserve"> </w:t>
            </w:r>
          </w:p>
        </w:tc>
      </w:tr>
      <w:tr w:rsidR="00752A55" w14:paraId="635E179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7C1F" w14:textId="6221FA6F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979E" w14:textId="4C914FD0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4085" w14:textId="7DAFB015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0A07" w14:textId="58030772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94F8" w14:textId="074176F6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D38C" w14:textId="77777777" w:rsidR="00752A55" w:rsidRDefault="00752A55" w:rsidP="00752A55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7974" w14:textId="757D66F9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52A55" w14:paraId="0EDA0CD2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6AB3" w14:textId="66E453B8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1803" w14:textId="606C9E05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13C4" w14:textId="41F72066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1688" w14:textId="40A2C930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0818" w14:textId="400D1200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4C65" w14:textId="5078627D" w:rsidR="00752A55" w:rsidRDefault="00752A55" w:rsidP="00752A55">
            <w:pPr>
              <w:rPr>
                <w:b/>
                <w:bCs/>
                <w:snapToGrid w:val="0"/>
                <w:szCs w:val="24"/>
              </w:rPr>
            </w:pPr>
            <w:r w:rsidRPr="00935681">
              <w:rPr>
                <w:color w:val="000000"/>
                <w:szCs w:val="24"/>
              </w:rPr>
              <w:t>Pode ser preenchido com código 2(Representante Direto) ou ficar vazio.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AA10" w14:textId="3567431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52A55" w14:paraId="0B9A9EEA" w14:textId="77777777" w:rsidTr="0064699E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375C19" w14:textId="77777777" w:rsidR="00752A55" w:rsidRPr="0064699E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D510E9" w14:textId="45CF3C9E" w:rsidR="00752A55" w:rsidRPr="0064699E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Função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F68ECB" w14:textId="3A55496C" w:rsidR="00752A55" w:rsidRPr="0064699E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O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D0B48C" w14:textId="74EE8DC5" w:rsidR="00752A55" w:rsidRPr="0064699E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1x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AB3E8B" w14:textId="7EC1C117" w:rsidR="00752A55" w:rsidRPr="0064699E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64699E">
              <w:rPr>
                <w:b/>
                <w:bCs/>
                <w:snapToGrid w:val="0"/>
                <w:color w:val="0000FF"/>
              </w:rPr>
              <w:t>Function</w:t>
            </w:r>
            <w:proofErr w:type="spellEnd"/>
            <w:r w:rsidRPr="0064699E">
              <w:rPr>
                <w:b/>
                <w:bCs/>
                <w:snapToGrid w:val="0"/>
                <w:color w:val="0000FF"/>
              </w:rPr>
              <w:t xml:space="preserve">&gt;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8B329D" w14:textId="77777777" w:rsidR="00752A55" w:rsidRPr="0064699E" w:rsidRDefault="00752A55" w:rsidP="00752A55">
            <w:pPr>
              <w:rPr>
                <w:b/>
                <w:bCs/>
                <w:snapToGrid w:val="0"/>
                <w:color w:val="0000FF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17BE3" w14:textId="6A197960" w:rsidR="00752A55" w:rsidRPr="0064699E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2 </w:t>
            </w:r>
          </w:p>
        </w:tc>
      </w:tr>
      <w:tr w:rsidR="00752A55" w14:paraId="6486880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8C1B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B536" w14:textId="181D0029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Código de função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A471" w14:textId="2B9BDE4B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7C5C" w14:textId="15AB9BF8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B242" w14:textId="738B3FD3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functionCode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69D7" w14:textId="401C6D79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2010 - Resposta ao controlo não conforme: Projeto de correção (em resposta à mensagem CC444A com Código de função =1010) 2020 - Resposta ao controlo não conforme: Projeto de correção (necessário envio de declaração/notificação) (em resposta à mensagem CC444A com Código de função = 1020) 2030 - Resposta ao controlo não conforme: Projeto de anulação (em resposta à mensagem CC444A com Código de função = 1030) 2040 - Resposta ao projeto de correção da declaração/notificação (em resposta à mensagem CC444A com Código de função = 1040) 2050 - Resposta ao projeto de anulação da declaração/notificação (responde apenas ao Código função = 1050)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2B1C" w14:textId="1DA0A37C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52A55" w14:paraId="7C75A645" w14:textId="77777777" w:rsidTr="0064699E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A06919" w14:textId="77777777" w:rsidR="00752A55" w:rsidRPr="0064699E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ECA977" w14:textId="4878ABFA" w:rsidR="00752A55" w:rsidRPr="0064699E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Resposta à proposta de correção/anulação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2E1BB7" w14:textId="586A5E46" w:rsidR="00752A55" w:rsidRPr="0064699E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O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E9FB06" w14:textId="03AF9613" w:rsidR="00752A55" w:rsidRPr="0064699E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1x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4FC9DB" w14:textId="021D06EF" w:rsidR="00752A55" w:rsidRPr="0064699E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&lt;Response&gt;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FFA4A3" w14:textId="77777777" w:rsidR="00752A55" w:rsidRPr="0064699E" w:rsidRDefault="00752A55" w:rsidP="00752A55">
            <w:pPr>
              <w:rPr>
                <w:b/>
                <w:bCs/>
                <w:snapToGrid w:val="0"/>
                <w:color w:val="0000FF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5BCA89" w14:textId="2E9FC2DC" w:rsidR="00752A55" w:rsidRPr="0064699E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2 </w:t>
            </w:r>
          </w:p>
        </w:tc>
      </w:tr>
      <w:tr w:rsidR="00752A55" w14:paraId="3CED710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0E2D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BF45" w14:textId="7C170A1D" w:rsidR="00752A55" w:rsidRPr="00935681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Indicador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9BB4" w14:textId="1AEBE72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EF80" w14:textId="6710B83C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FAA9" w14:textId="0778BE8D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indicator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F439" w14:textId="3E32D827" w:rsidR="00752A55" w:rsidRPr="00935681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 = Aceitar 0 = Rejeitar / Contraproposta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E57A" w14:textId="3F9B1B19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52A55" w14:paraId="71D7151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657C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2F53" w14:textId="63516813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Justificação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3E7E" w14:textId="451294D1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6295" w14:textId="74E3EFB0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an..2000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BCCD" w14:textId="676F2401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justification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FA09" w14:textId="2DC517F3" w:rsidR="00752A55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Obrigatório no caso de rejeição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04F6" w14:textId="7D349A18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52A55" w14:paraId="23B35629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4484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259C" w14:textId="31FD353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da resposta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D192" w14:textId="59F056E6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D090" w14:textId="7442AB6A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0E56" w14:textId="3CB6F6FF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responseDate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D3E8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3CE2" w14:textId="522E6748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52A55" w14:paraId="1F8A88D4" w14:textId="77777777" w:rsidTr="0064699E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0BE26E" w14:textId="77777777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FA7280" w14:textId="20AFED75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Contraproposta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07587D" w14:textId="18355D13" w:rsidR="00752A55" w:rsidRPr="0064699E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C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DA91E6" w14:textId="524064E3" w:rsidR="00752A55" w:rsidRPr="0064699E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1x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1BD9E7" w14:textId="0B6B4125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64699E">
              <w:rPr>
                <w:b/>
                <w:bCs/>
                <w:snapToGrid w:val="0"/>
                <w:color w:val="0000FF"/>
              </w:rPr>
              <w:t>Counterproposal</w:t>
            </w:r>
            <w:proofErr w:type="spellEnd"/>
            <w:r w:rsidRPr="0064699E">
              <w:rPr>
                <w:b/>
                <w:bCs/>
                <w:snapToGrid w:val="0"/>
                <w:color w:val="0000FF"/>
              </w:rPr>
              <w:t>&gt;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835958" w14:textId="77777777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076A6D" w14:textId="2CAED267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2</w:t>
            </w:r>
            <w:r w:rsidRPr="0064699E">
              <w:rPr>
                <w:b/>
                <w:bCs/>
              </w:rPr>
              <w:t xml:space="preserve"> </w:t>
            </w:r>
          </w:p>
        </w:tc>
      </w:tr>
      <w:tr w:rsidR="00752A55" w14:paraId="3A6FBC9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828A" w14:textId="6BA32D7E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11 01 000 000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C832" w14:textId="6E153AE6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Tipo de declaração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D48B" w14:textId="3F817AC6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C30B" w14:textId="654FC316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6239" w14:textId="3FFC15EF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0DC2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9847" w14:textId="44E23DBA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52A55" w14:paraId="76553B60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D3F1" w14:textId="3ED3D7D9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11 02 000 000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A641" w14:textId="600C70FA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declaração adicional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066B" w14:textId="58571C28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2BFB" w14:textId="20E0159B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38B7" w14:textId="4FA9A470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additionalDeclarationType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9A20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88B4" w14:textId="3A164151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752A55" w14:paraId="1B16AEA6" w14:textId="77777777" w:rsidTr="0064699E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F68ACB" w14:textId="5036D731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12 12 000 000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375C46" w14:textId="62EA582D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Autorização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DBAAB1" w14:textId="5345AD55" w:rsidR="00752A55" w:rsidRPr="0064699E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C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302A28" w14:textId="331780CD" w:rsidR="00752A55" w:rsidRPr="0064699E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99x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CE22EB" w14:textId="27B51A08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64699E">
              <w:rPr>
                <w:b/>
                <w:bCs/>
                <w:snapToGrid w:val="0"/>
                <w:color w:val="0000FF"/>
              </w:rPr>
              <w:t>Authorisation</w:t>
            </w:r>
            <w:proofErr w:type="spellEnd"/>
            <w:r w:rsidRPr="0064699E">
              <w:rPr>
                <w:b/>
                <w:bCs/>
                <w:snapToGrid w:val="0"/>
                <w:color w:val="0000FF"/>
              </w:rPr>
              <w:t>&gt;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1E3170" w14:textId="77777777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5B8BFF" w14:textId="69B46B69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3</w:t>
            </w:r>
            <w:r w:rsidRPr="0064699E">
              <w:rPr>
                <w:b/>
                <w:bCs/>
              </w:rPr>
              <w:t xml:space="preserve"> </w:t>
            </w:r>
          </w:p>
        </w:tc>
      </w:tr>
      <w:tr w:rsidR="00752A55" w14:paraId="16BE24B0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50E8" w14:textId="7777777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75A0" w14:textId="179220D3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4E72" w14:textId="5C01EA8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44A8" w14:textId="43E1D913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A151" w14:textId="4CF53ED4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9AC9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DC53" w14:textId="777819C3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1A0B10E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6063" w14:textId="3594E99A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12 12 002 000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7F19" w14:textId="2CD297C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A059" w14:textId="26169207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4E00" w14:textId="4AECE85D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1D69" w14:textId="7D9B1F1C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FC98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1694" w14:textId="43056185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1249F3F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0F38" w14:textId="3A2219E3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C62A" w14:textId="4947DF4C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059D" w14:textId="654E4B89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0F08" w14:textId="07B4BA50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8C2F" w14:textId="3B5C45FC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BE97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86B0" w14:textId="5DF5B3D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67E6C36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A792" w14:textId="1AE3C015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12 12 080 000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8BDE" w14:textId="2E4CA1CC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Titular da autorização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98D7" w14:textId="4CE7E37A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5E19" w14:textId="770EAD63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D7CD" w14:textId="091EA8A7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holderOfTheAuthorisation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8A8B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E3BF" w14:textId="7838C18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3037A129" w14:textId="77777777" w:rsidTr="0064699E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AE477E" w14:textId="612E616F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17 09 000 000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F978D4" w14:textId="4B5CBA5D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Estância aduaneira de apresentação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9D1E81" w14:textId="3F664FDC" w:rsidR="00752A55" w:rsidRPr="0064699E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C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A80B44" w14:textId="53128F1A" w:rsidR="00752A55" w:rsidRPr="0064699E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1x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C4DF5C" w14:textId="0A08ACAB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64699E">
              <w:rPr>
                <w:b/>
                <w:bCs/>
                <w:snapToGrid w:val="0"/>
                <w:color w:val="0000FF"/>
              </w:rPr>
              <w:t>CustomsOfficePresentation</w:t>
            </w:r>
            <w:proofErr w:type="spellEnd"/>
            <w:r w:rsidRPr="0064699E">
              <w:rPr>
                <w:b/>
                <w:bCs/>
                <w:snapToGrid w:val="0"/>
                <w:color w:val="0000FF"/>
              </w:rPr>
              <w:t>&gt;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B993FB" w14:textId="09D4D5E5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Este elemento de dado só pode ser utilizado no âmbito do Desalfandegamento Centralizado.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6EC991" w14:textId="451E6764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3</w:t>
            </w:r>
            <w:r w:rsidRPr="0064699E">
              <w:rPr>
                <w:b/>
                <w:bCs/>
              </w:rPr>
              <w:t xml:space="preserve"> </w:t>
            </w:r>
          </w:p>
        </w:tc>
      </w:tr>
      <w:tr w:rsidR="00752A55" w14:paraId="0542AC9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0C35" w14:textId="69E3DFEA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17 09 001 000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304F" w14:textId="661203A6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257C" w14:textId="5C22E9DE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D745" w14:textId="4272DF70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4803" w14:textId="4BF293D8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5BAE" w14:textId="77777777" w:rsidR="00752A55" w:rsidRPr="00935681" w:rsidRDefault="00752A55" w:rsidP="00752A55">
            <w:pPr>
              <w:rPr>
                <w:snapToGrid w:val="0"/>
                <w:color w:val="0000FF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EBB7" w14:textId="341E9C3D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2DC8DC69" w14:textId="77777777" w:rsidTr="0064699E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4DCF66" w14:textId="0DBC71CD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13 04 000 000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1A46C1" w14:textId="11668E28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Importador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195DFD" w14:textId="26684F5A" w:rsidR="00752A55" w:rsidRPr="0064699E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O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3780C3" w14:textId="0AB8F9BA" w:rsidR="00752A55" w:rsidRPr="0064699E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1x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53881D" w14:textId="755119BA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64699E">
              <w:rPr>
                <w:b/>
                <w:bCs/>
                <w:snapToGrid w:val="0"/>
                <w:color w:val="0000FF"/>
              </w:rPr>
              <w:t>Importer</w:t>
            </w:r>
            <w:proofErr w:type="spellEnd"/>
            <w:r w:rsidRPr="0064699E">
              <w:rPr>
                <w:b/>
                <w:bCs/>
                <w:snapToGrid w:val="0"/>
                <w:color w:val="0000FF"/>
              </w:rPr>
              <w:t>&gt;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99A11D" w14:textId="77777777" w:rsidR="00752A55" w:rsidRPr="0064699E" w:rsidRDefault="00752A55" w:rsidP="00752A55">
            <w:pPr>
              <w:rPr>
                <w:b/>
                <w:bCs/>
                <w:snapToGrid w:val="0"/>
                <w:color w:val="0000FF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C6DAE7" w14:textId="4354E783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3</w:t>
            </w:r>
            <w:r w:rsidRPr="0064699E">
              <w:rPr>
                <w:b/>
                <w:bCs/>
              </w:rPr>
              <w:t xml:space="preserve"> </w:t>
            </w:r>
          </w:p>
        </w:tc>
      </w:tr>
      <w:tr w:rsidR="00752A55" w14:paraId="220AA4D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3C94" w14:textId="0D632CE5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13 04 016 000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D4CE" w14:textId="30BDFDAC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B0EA" w14:textId="03B976F8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BED2" w14:textId="7D15C681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78DF" w14:textId="476D4ED4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E325" w14:textId="4776008B" w:rsidR="00752A55" w:rsidRPr="00935681" w:rsidRDefault="00752A55" w:rsidP="00752A55">
            <w:pPr>
              <w:rPr>
                <w:snapToGrid w:val="0"/>
                <w:color w:val="0000FF"/>
              </w:rPr>
            </w:pPr>
            <w:r w:rsidRPr="00935681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DE02" w14:textId="14FFB30F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71672290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5D24" w14:textId="1CA5F57C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1987" w14:textId="25C76399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15A7" w14:textId="6D44BE58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77B1" w14:textId="0147270A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9AD7" w14:textId="21B161DB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0644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4895" w14:textId="2D03E361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6C57C945" w14:textId="77777777" w:rsidTr="0064699E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FBDFDD" w14:textId="7ED15C91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lastRenderedPageBreak/>
              <w:t xml:space="preserve">13 04 018 000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C7F8A7" w14:textId="40D9144C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Endereço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9AF091" w14:textId="62EC778E" w:rsidR="00752A55" w:rsidRPr="0064699E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C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0BB29B" w14:textId="24B37B86" w:rsidR="00752A55" w:rsidRPr="0064699E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1x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CFCC8A" w14:textId="14967D9A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64699E"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 w:rsidRPr="0064699E">
              <w:rPr>
                <w:b/>
                <w:bCs/>
                <w:snapToGrid w:val="0"/>
                <w:color w:val="0000FF"/>
              </w:rPr>
              <w:t>&gt;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E670A6" w14:textId="77777777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7C51B7" w14:textId="6C5D4014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4</w:t>
            </w:r>
            <w:r w:rsidRPr="0064699E">
              <w:rPr>
                <w:b/>
                <w:bCs/>
              </w:rPr>
              <w:t xml:space="preserve"> </w:t>
            </w:r>
          </w:p>
        </w:tc>
      </w:tr>
      <w:tr w:rsidR="00752A55" w14:paraId="73D98290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B331" w14:textId="7A72BD5A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13 04 018 019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12E1" w14:textId="1ED72D65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FE6F" w14:textId="3FF52D5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A0BE" w14:textId="3BDA5966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909D" w14:textId="42A46743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869D" w14:textId="381A3A93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1BFD" w14:textId="6145ECF2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141A3BD9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A766" w14:textId="4D76B6BE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D204" w14:textId="5E4D78BA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B4C1" w14:textId="5D1D7260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06A9" w14:textId="4DB9C1EA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6439" w14:textId="6A50FD34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CEF4" w14:textId="400EB3DE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1E04" w14:textId="0F172EC8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7EDFCD9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1EF7" w14:textId="6ADF1EDA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13 04 018 021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E5AA" w14:textId="0CAF7AEC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6F05" w14:textId="430B6E99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D880" w14:textId="289ECCA2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7D7E" w14:textId="6F1D2FA7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2032" w14:textId="4DB9FA7A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D456" w14:textId="72CAE7DE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1021F03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7694" w14:textId="0109BE83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13 04 018 022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00BB" w14:textId="6DDE481B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CE2A" w14:textId="03812D92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FEFE" w14:textId="0DBDFF80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3908" w14:textId="4CFF9396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AAF7" w14:textId="03CDC347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B55F" w14:textId="07C92FD9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6739BFF8" w14:textId="77777777" w:rsidTr="0064699E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36EF94" w14:textId="2D86856E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91C15A" w14:textId="1CB9AA40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Declarante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B38992" w14:textId="19C51233" w:rsidR="00752A55" w:rsidRPr="0064699E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O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B1516D" w14:textId="3857E3CD" w:rsidR="00752A55" w:rsidRPr="0064699E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1x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8D7C99" w14:textId="1ECB0EEF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64699E"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 w:rsidRPr="0064699E">
              <w:rPr>
                <w:b/>
                <w:bCs/>
                <w:snapToGrid w:val="0"/>
                <w:color w:val="0000FF"/>
              </w:rPr>
              <w:t>&gt;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F19D53" w14:textId="77777777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2D5C47" w14:textId="6F08AA08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3</w:t>
            </w:r>
            <w:r w:rsidRPr="0064699E">
              <w:rPr>
                <w:b/>
                <w:bCs/>
              </w:rPr>
              <w:t xml:space="preserve"> </w:t>
            </w:r>
          </w:p>
        </w:tc>
      </w:tr>
      <w:tr w:rsidR="00752A55" w14:paraId="412CCA6B" w14:textId="77777777" w:rsidTr="0064699E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DFF723" w14:textId="6E5E3ECA" w:rsidR="00752A55" w:rsidRPr="0064699E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13 05 074 000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18A5EB" w14:textId="309BB602" w:rsidR="00752A55" w:rsidRPr="0064699E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Pessoa de contacto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A22F04" w14:textId="60A2307C" w:rsidR="00752A55" w:rsidRPr="0064699E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F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F29607" w14:textId="492AE302" w:rsidR="00752A55" w:rsidRPr="0064699E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1x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7261C2" w14:textId="0D539507" w:rsidR="00752A55" w:rsidRPr="0064699E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64699E">
              <w:rPr>
                <w:b/>
                <w:bCs/>
                <w:snapToGrid w:val="0"/>
                <w:color w:val="0000FF"/>
              </w:rPr>
              <w:t>ContactPerson</w:t>
            </w:r>
            <w:proofErr w:type="spellEnd"/>
            <w:r w:rsidRPr="0064699E">
              <w:rPr>
                <w:b/>
                <w:bCs/>
                <w:snapToGrid w:val="0"/>
                <w:color w:val="0000FF"/>
              </w:rPr>
              <w:t>&gt;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1D39CD" w14:textId="77777777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3F3DA6" w14:textId="5A88E417" w:rsidR="00752A55" w:rsidRPr="0064699E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4</w:t>
            </w:r>
            <w:r w:rsidRPr="0064699E">
              <w:rPr>
                <w:b/>
                <w:bCs/>
              </w:rPr>
              <w:t xml:space="preserve"> </w:t>
            </w:r>
          </w:p>
        </w:tc>
      </w:tr>
      <w:tr w:rsidR="00752A55" w14:paraId="4B73BB4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6549" w14:textId="31E385EE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lastRenderedPageBreak/>
              <w:t xml:space="preserve">13 05 074 016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63E7" w14:textId="0095C2B9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9293" w14:textId="0C5BDCB9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C67" w14:textId="3B2F4A73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54CD" w14:textId="2047E752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2035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3BAA" w14:textId="0182062A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3F10402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0385" w14:textId="6D7AECDD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13 05 074 075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A72F" w14:textId="1FDDD76B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telefone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93CE" w14:textId="1C9DE489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4EF5" w14:textId="70552C3D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D011" w14:textId="0E8F2383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phoneNumber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E574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85B5" w14:textId="24521C1A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73081F3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B9E8" w14:textId="19A225B3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13 05 074 076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E22E" w14:textId="7C8CF7CD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Endereço eletrónico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E3F1" w14:textId="470B6105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573C" w14:textId="1A95C5E0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an..256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8BF7" w14:textId="7ED4D9AB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eMailAddress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3D41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94C5" w14:textId="46AF7745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3BDC6CAA" w14:textId="77777777" w:rsidTr="0064699E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BB994C" w14:textId="1241870F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13 20 000 000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F4A75E" w14:textId="76E700FE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Pessoa que presta uma garantia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C581D1" w14:textId="171E1978" w:rsidR="00752A55" w:rsidRPr="0064699E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C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11D909" w14:textId="78C3DA8B" w:rsidR="00752A55" w:rsidRPr="0064699E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1x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C00B42" w14:textId="0CA4116B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64699E">
              <w:rPr>
                <w:b/>
                <w:bCs/>
                <w:snapToGrid w:val="0"/>
                <w:color w:val="0000FF"/>
              </w:rPr>
              <w:t>PersonProvidingAGuarantee</w:t>
            </w:r>
            <w:proofErr w:type="spellEnd"/>
            <w:r w:rsidRPr="0064699E">
              <w:rPr>
                <w:b/>
                <w:bCs/>
                <w:snapToGrid w:val="0"/>
                <w:color w:val="0000FF"/>
              </w:rPr>
              <w:t>&gt;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7CA66A" w14:textId="0D3CE05C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Não preencher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08F644" w14:textId="7377DC85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3</w:t>
            </w:r>
            <w:r w:rsidRPr="0064699E">
              <w:rPr>
                <w:b/>
                <w:bCs/>
              </w:rPr>
              <w:t xml:space="preserve"> </w:t>
            </w:r>
          </w:p>
        </w:tc>
      </w:tr>
      <w:tr w:rsidR="00752A55" w14:paraId="4D01C2F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E41C" w14:textId="57A21164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13 20 017 000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E4E2" w14:textId="7F820CFB" w:rsidR="00752A55" w:rsidRPr="00935681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7C5A" w14:textId="3B38E95A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8920" w14:textId="115CF864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50FE" w14:textId="36B1CDE0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D4DF" w14:textId="77777777" w:rsidR="00752A55" w:rsidRDefault="00752A55" w:rsidP="00752A55">
            <w:pPr>
              <w:rPr>
                <w:snapToGrid w:val="0"/>
                <w:color w:val="0000FF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5C7C" w14:textId="5E33D108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1EF0CC2C" w14:textId="77777777" w:rsidTr="0064699E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74E6C6" w14:textId="16D58283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13 21 000 000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C5F1E6" w14:textId="17FC9CDB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Pessoa responsável pelo pagamento dos direitos aduaneiros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DDF8B1" w14:textId="511A390D" w:rsidR="00752A55" w:rsidRPr="0064699E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C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9A8CF8" w14:textId="760B8A1A" w:rsidR="00752A55" w:rsidRPr="0064699E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1x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1EEACD" w14:textId="33BDF43E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64699E">
              <w:rPr>
                <w:b/>
                <w:bCs/>
                <w:snapToGrid w:val="0"/>
                <w:color w:val="0000FF"/>
              </w:rPr>
              <w:t>PersonPayingCustomsDuty</w:t>
            </w:r>
            <w:proofErr w:type="spellEnd"/>
            <w:r w:rsidRPr="0064699E">
              <w:rPr>
                <w:b/>
                <w:bCs/>
                <w:snapToGrid w:val="0"/>
                <w:color w:val="0000FF"/>
              </w:rPr>
              <w:t>&gt;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2272BF" w14:textId="77777777" w:rsidR="00752A55" w:rsidRPr="0064699E" w:rsidRDefault="00752A55" w:rsidP="00752A55">
            <w:pPr>
              <w:rPr>
                <w:b/>
                <w:bCs/>
                <w:snapToGrid w:val="0"/>
                <w:color w:val="0000FF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98CCAD" w14:textId="194FBE7A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3</w:t>
            </w:r>
            <w:r w:rsidRPr="0064699E">
              <w:rPr>
                <w:b/>
                <w:bCs/>
              </w:rPr>
              <w:t xml:space="preserve"> </w:t>
            </w:r>
          </w:p>
        </w:tc>
      </w:tr>
      <w:tr w:rsidR="00752A55" w14:paraId="47089B0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7BB1" w14:textId="302F9470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13 21 017 000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1AE8" w14:textId="2C5E5811" w:rsidR="00752A55" w:rsidRPr="00935681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F573" w14:textId="3A6553AD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F4F9" w14:textId="5C47E2F8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D724" w14:textId="4CDB3D1A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3C06" w14:textId="77777777" w:rsidR="00752A55" w:rsidRDefault="00752A55" w:rsidP="00752A55">
            <w:pPr>
              <w:rPr>
                <w:snapToGrid w:val="0"/>
                <w:color w:val="0000FF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71A4" w14:textId="11C3F5B3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3EEFC464" w14:textId="77777777" w:rsidTr="0064699E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2BC0A1" w14:textId="0F4DF737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89A01A" w14:textId="3D11A603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Representante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CFE774" w14:textId="691AA14C" w:rsidR="00752A55" w:rsidRPr="0064699E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C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EF1718" w14:textId="3DAAC324" w:rsidR="00752A55" w:rsidRPr="0064699E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1x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55D846" w14:textId="5B0D1072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64699E"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 w:rsidRPr="0064699E">
              <w:rPr>
                <w:b/>
                <w:bCs/>
                <w:snapToGrid w:val="0"/>
                <w:color w:val="0000FF"/>
              </w:rPr>
              <w:t>&gt;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56C621" w14:textId="77777777" w:rsidR="00752A55" w:rsidRPr="0064699E" w:rsidRDefault="00752A55" w:rsidP="00752A55">
            <w:pPr>
              <w:rPr>
                <w:b/>
                <w:bCs/>
                <w:snapToGrid w:val="0"/>
                <w:color w:val="0000FF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1FBAB84" w14:textId="1F3CD37C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3</w:t>
            </w:r>
            <w:r w:rsidRPr="0064699E">
              <w:rPr>
                <w:b/>
                <w:bCs/>
              </w:rPr>
              <w:t xml:space="preserve"> </w:t>
            </w:r>
          </w:p>
        </w:tc>
      </w:tr>
      <w:tr w:rsidR="00752A55" w14:paraId="6EEC9985" w14:textId="77777777" w:rsidTr="0064699E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385BFE" w14:textId="05CA6939" w:rsidR="00752A55" w:rsidRPr="0064699E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13 06 074 000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2DFAD6" w14:textId="41336462" w:rsidR="00752A55" w:rsidRPr="0064699E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Pessoa de contacto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FCBC3B" w14:textId="6B9ED1AD" w:rsidR="00752A55" w:rsidRPr="0064699E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F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E1120" w14:textId="46DEBE07" w:rsidR="00752A55" w:rsidRPr="0064699E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1x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73F5D4" w14:textId="6A2CE6D6" w:rsidR="00752A55" w:rsidRPr="0064699E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64699E">
              <w:rPr>
                <w:b/>
                <w:bCs/>
                <w:snapToGrid w:val="0"/>
                <w:color w:val="0000FF"/>
              </w:rPr>
              <w:t>ContactPerson</w:t>
            </w:r>
            <w:proofErr w:type="spellEnd"/>
            <w:r w:rsidRPr="0064699E">
              <w:rPr>
                <w:b/>
                <w:bCs/>
                <w:snapToGrid w:val="0"/>
                <w:color w:val="0000FF"/>
              </w:rPr>
              <w:t>&gt;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AAB3F0" w14:textId="77777777" w:rsidR="00752A55" w:rsidRPr="0064699E" w:rsidRDefault="00752A55" w:rsidP="00752A55">
            <w:pPr>
              <w:rPr>
                <w:b/>
                <w:bCs/>
                <w:snapToGrid w:val="0"/>
                <w:color w:val="0000FF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C5C392" w14:textId="57A086D8" w:rsidR="00752A55" w:rsidRPr="0064699E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4</w:t>
            </w:r>
            <w:r w:rsidRPr="0064699E">
              <w:rPr>
                <w:b/>
                <w:bCs/>
              </w:rPr>
              <w:t xml:space="preserve"> </w:t>
            </w:r>
          </w:p>
        </w:tc>
      </w:tr>
      <w:tr w:rsidR="00752A55" w14:paraId="1D53E329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ACB8" w14:textId="363E61E1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13 06 074 016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D7B" w14:textId="123DC13E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E230" w14:textId="662B2C75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4AF6" w14:textId="2155628B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C56B" w14:textId="63B22066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4BB3" w14:textId="77777777" w:rsidR="00752A55" w:rsidRDefault="00752A55" w:rsidP="00752A55">
            <w:pPr>
              <w:rPr>
                <w:snapToGrid w:val="0"/>
                <w:color w:val="0000FF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E3D9" w14:textId="4391C1D8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578E2E9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FD47" w14:textId="049DF74E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13 06 074 075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47D6" w14:textId="3B251166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telefone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BBAD" w14:textId="18195A63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BB02" w14:textId="1FAD43C3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096E" w14:textId="550D415E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phoneNumber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824C" w14:textId="77777777" w:rsidR="00752A55" w:rsidRDefault="00752A55" w:rsidP="00752A55">
            <w:pPr>
              <w:rPr>
                <w:snapToGrid w:val="0"/>
                <w:color w:val="0000FF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8670" w14:textId="78918F75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095288F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8D4D" w14:textId="3E5D5A1A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13 06 074 076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A919" w14:textId="1E566047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Endereço eletrónico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1406" w14:textId="72B84C8C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1242" w14:textId="235D7F03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an..256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2CEC" w14:textId="54DE5C26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eMailAddress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FD06" w14:textId="77777777" w:rsidR="00752A55" w:rsidRDefault="00752A55" w:rsidP="00752A55">
            <w:pPr>
              <w:rPr>
                <w:snapToGrid w:val="0"/>
                <w:color w:val="0000FF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BE39" w14:textId="7181F146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2A9DAD43" w14:textId="77777777" w:rsidTr="0064699E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542E88" w14:textId="77777777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8A00C1" w14:textId="7E0C9BD5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Garantia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4BD4F0" w14:textId="44C338EF" w:rsidR="00752A55" w:rsidRPr="0064699E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C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34D973" w14:textId="106BFAB9" w:rsidR="00752A55" w:rsidRPr="0064699E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9x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86D796" w14:textId="197E5324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64699E">
              <w:rPr>
                <w:b/>
                <w:bCs/>
                <w:snapToGrid w:val="0"/>
                <w:color w:val="0000FF"/>
              </w:rPr>
              <w:t>Guarantee</w:t>
            </w:r>
            <w:proofErr w:type="spellEnd"/>
            <w:r w:rsidRPr="0064699E">
              <w:rPr>
                <w:b/>
                <w:bCs/>
                <w:snapToGrid w:val="0"/>
                <w:color w:val="0000FF"/>
              </w:rPr>
              <w:t>&gt;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0961EA" w14:textId="77777777" w:rsidR="00752A55" w:rsidRPr="0064699E" w:rsidRDefault="00752A55" w:rsidP="00752A55">
            <w:pPr>
              <w:rPr>
                <w:b/>
                <w:bCs/>
                <w:snapToGrid w:val="0"/>
                <w:color w:val="0000FF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FE58B4" w14:textId="1E484DF1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3</w:t>
            </w:r>
            <w:r w:rsidRPr="0064699E">
              <w:rPr>
                <w:b/>
                <w:bCs/>
              </w:rPr>
              <w:t xml:space="preserve"> </w:t>
            </w:r>
          </w:p>
        </w:tc>
      </w:tr>
      <w:tr w:rsidR="00752A55" w14:paraId="511C207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D0B2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20FE" w14:textId="3F166639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926E" w14:textId="595C6F3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5DDB" w14:textId="04CA481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5081" w14:textId="7E55A59A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5CAC" w14:textId="77777777" w:rsidR="00752A55" w:rsidRDefault="00752A55" w:rsidP="00752A55">
            <w:pPr>
              <w:rPr>
                <w:snapToGrid w:val="0"/>
                <w:color w:val="0000FF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1D55" w14:textId="36BF0F6A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03CABEEF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FF6A" w14:textId="140B7745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99 02 000 000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38E9" w14:textId="16EB5E7F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garantia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0D5A" w14:textId="5E94EC1A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03D8" w14:textId="1232839B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609D" w14:textId="36EF82D6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guaranteeType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5D7E" w14:textId="77777777" w:rsidR="00752A55" w:rsidRDefault="00752A55" w:rsidP="00752A55">
            <w:pPr>
              <w:rPr>
                <w:snapToGrid w:val="0"/>
                <w:color w:val="0000FF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B1B8" w14:textId="1D7B280E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0287960E" w14:textId="77777777" w:rsidTr="0064699E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30CCBE" w14:textId="26943A61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 xml:space="preserve">99 03 000 000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2B644C" w14:textId="1F9063EC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Referência da garantia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B39830" w14:textId="0156268F" w:rsidR="00752A55" w:rsidRPr="0064699E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C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E26ED0" w14:textId="6111FCE9" w:rsidR="00752A55" w:rsidRPr="0064699E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99x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C1E154" w14:textId="0A2062FF" w:rsidR="00752A55" w:rsidRPr="0064699E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64699E">
              <w:rPr>
                <w:b/>
                <w:bCs/>
                <w:snapToGrid w:val="0"/>
                <w:color w:val="0000FF"/>
              </w:rPr>
              <w:t>GuaranteeReference</w:t>
            </w:r>
            <w:proofErr w:type="spellEnd"/>
            <w:r w:rsidRPr="0064699E">
              <w:rPr>
                <w:b/>
                <w:bCs/>
                <w:snapToGrid w:val="0"/>
                <w:color w:val="0000FF"/>
              </w:rPr>
              <w:t>&gt;</w:t>
            </w:r>
            <w:r w:rsidRPr="0064699E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EE1D18" w14:textId="77777777" w:rsidR="00752A55" w:rsidRPr="0064699E" w:rsidRDefault="00752A55" w:rsidP="00752A55">
            <w:pPr>
              <w:rPr>
                <w:b/>
                <w:bCs/>
                <w:snapToGrid w:val="0"/>
                <w:color w:val="0000FF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DF09CC" w14:textId="1782823E" w:rsidR="00752A55" w:rsidRPr="0064699E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64699E">
              <w:rPr>
                <w:b/>
                <w:bCs/>
                <w:snapToGrid w:val="0"/>
                <w:color w:val="0000FF"/>
              </w:rPr>
              <w:t>4</w:t>
            </w:r>
            <w:r w:rsidRPr="0064699E">
              <w:rPr>
                <w:b/>
                <w:bCs/>
              </w:rPr>
              <w:t xml:space="preserve"> </w:t>
            </w:r>
          </w:p>
        </w:tc>
      </w:tr>
      <w:tr w:rsidR="00752A55" w14:paraId="38CF305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4B9B" w14:textId="7777777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673A" w14:textId="7F7EC0FC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07D1" w14:textId="3CBE9103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BE67" w14:textId="1B950108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81AF" w14:textId="799DF545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F19C" w14:textId="77777777" w:rsidR="00752A55" w:rsidRDefault="00752A55" w:rsidP="00752A55">
            <w:pPr>
              <w:rPr>
                <w:snapToGrid w:val="0"/>
                <w:color w:val="0000FF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E21C" w14:textId="3BD74264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2759E65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0FC6" w14:textId="7777777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1158" w14:textId="3EE6C6B7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44D1" w14:textId="366220EA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FCB0" w14:textId="6D9580F4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C208" w14:textId="1B810994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7B6F" w14:textId="40592CD6" w:rsidR="00752A55" w:rsidRDefault="00752A55" w:rsidP="00752A55">
            <w:pPr>
              <w:rPr>
                <w:snapToGrid w:val="0"/>
                <w:color w:val="0000FF"/>
              </w:rPr>
            </w:pPr>
            <w:r w:rsidRPr="00935681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1297" w14:textId="3819DED1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61AB8EE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1ADB" w14:textId="0D957A4D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99 03 069 000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4CAD" w14:textId="3A819BAA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NRG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7245" w14:textId="193D8B5F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B0B5" w14:textId="69188158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0279" w14:textId="6C26F1E5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&lt;GRN&gt;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92F4" w14:textId="2D1AD1BB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Número de referência da garantia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80EC" w14:textId="78ECD05E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7B8EBF5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E24B" w14:textId="2E4F5B20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99 03 070 000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17D6" w14:textId="3567B178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de acesso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363F" w14:textId="66101013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EFFE" w14:textId="11458DAF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CCB3" w14:textId="345931D1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accessCode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B84F" w14:textId="5CD8DE17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7AE7" w14:textId="06CCF6E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5F154AA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59FB" w14:textId="4EDD2F0C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99 03 012 000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C713" w14:textId="1662C56A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1C63" w14:textId="663C361E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DECD" w14:textId="2EF50919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3A56" w14:textId="096AC2A7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C33E" w14:textId="5FBA277B" w:rsidR="00752A55" w:rsidRPr="00935681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Nacionalmente só moeda "EUR"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FEBB" w14:textId="038976F9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5E94726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C665" w14:textId="7FF5DE43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99 03 071 000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0AF9" w14:textId="165CB26B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a cobrir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DD15" w14:textId="7D3572EE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3451" w14:textId="016EC2FB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B80E" w14:textId="08EE1B8A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amountToBeCovered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C681" w14:textId="77777777" w:rsidR="00752A55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1F66" w14:textId="31A32525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11C360B4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669F78" w14:textId="0F619A95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99 03 072 000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007C1D" w14:textId="2E73FAA8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Estância aduaneira de garantia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A61CE2" w14:textId="3263BF2C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AED45C" w14:textId="37A9C10B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158120" w14:textId="065F9678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CustomsOfficeOfGuarantee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0768D7" w14:textId="77777777" w:rsidR="00752A55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4DCD22" w14:textId="1C1C3A69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752A55" w14:paraId="13589A46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5B0B" w14:textId="7777777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6F5E" w14:textId="49233B55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2FBC" w14:textId="67A805CA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F6D1" w14:textId="33F31563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A09F" w14:textId="0F884C3D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AE6E" w14:textId="77777777" w:rsidR="00752A55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946A" w14:textId="7AE16865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616F60A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6044" w14:textId="08DAF4B5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 w:val="10"/>
                <w:szCs w:val="10"/>
              </w:rPr>
              <w:t> 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C408" w14:textId="77777777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2AA3" w14:textId="77777777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B736" w14:textId="77777777" w:rsidR="00752A55" w:rsidRDefault="00752A55" w:rsidP="00752A5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602B" w14:textId="77777777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2B63" w14:textId="77777777" w:rsidR="00752A55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3FAB" w14:textId="77777777" w:rsidR="00752A55" w:rsidRDefault="00752A55" w:rsidP="00752A55">
            <w:pPr>
              <w:rPr>
                <w:color w:val="000000"/>
                <w:szCs w:val="24"/>
              </w:rPr>
            </w:pPr>
          </w:p>
        </w:tc>
      </w:tr>
      <w:tr w:rsidR="00752A55" w14:paraId="661D5D7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EC17" w14:textId="0F96F120" w:rsidR="00752A55" w:rsidRDefault="00752A55" w:rsidP="00752A55">
            <w:pPr>
              <w:jc w:val="center"/>
              <w:rPr>
                <w:snapToGrid w:val="0"/>
                <w:sz w:val="10"/>
                <w:szCs w:val="10"/>
              </w:rPr>
            </w:pPr>
            <w:r>
              <w:rPr>
                <w:snapToGrid w:val="0"/>
                <w:szCs w:val="24"/>
              </w:rPr>
              <w:t xml:space="preserve">99 03 073 000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F71D" w14:textId="2CAD2521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Outra referência da garantia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D552" w14:textId="097627ED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9710" w14:textId="14E666C6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5A" w14:textId="66016BD4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otherGuaranteeReference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4D63" w14:textId="77777777" w:rsidR="00752A55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ACA0" w14:textId="5F92A32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379330EC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36BA79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9C9571" w14:textId="24C8A94C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Moeda de câmbio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1DCF98" w14:textId="4113A11A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B1AEE4" w14:textId="291829C7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8F5545" w14:textId="1F078E23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CurrencyExchange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C6F5E1" w14:textId="77777777" w:rsidR="00752A55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D3B352" w14:textId="7FE49C31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752A55" w14:paraId="61B861C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9479" w14:textId="798CF5BF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14 17 000 000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AF9D" w14:textId="2FBC9F64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Unidade monetária interna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E2B8" w14:textId="723B94AB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67A9" w14:textId="72C3600D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AECA" w14:textId="4C48BD58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internalCurrencyUnit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408B" w14:textId="1D94C518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E112" w14:textId="6F59E150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44D463E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03AF" w14:textId="2309319E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14 09 000 000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4190" w14:textId="32C143A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de câmbio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2E37" w14:textId="3B4E366A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EC65" w14:textId="72ACCE73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n..12,5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8E46" w14:textId="4F294BFB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exchangeRate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D405" w14:textId="7E54B2F2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8D53" w14:textId="1261FB28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03F52FB1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2CB309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DD49FE" w14:textId="70335ADC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Diferimento de pagamento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6C7A6C" w14:textId="7D31A7A6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A189AD" w14:textId="74F983B6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2BA935" w14:textId="233ED96D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DeferredPayment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073DBB" w14:textId="77777777" w:rsidR="00752A55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D802EE" w14:textId="3D27EB43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752A55" w14:paraId="4BA62CFF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72CB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9FA0" w14:textId="4118FE17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9AB6" w14:textId="76D88ED2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0CF0" w14:textId="04DC5DC5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E57" w14:textId="34BBA321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D090" w14:textId="77777777" w:rsidR="00752A55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FFCE" w14:textId="1D6DED66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1FD2D4A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01C7" w14:textId="7634CEED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12 10 000 000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FD98" w14:textId="62F34624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Diferimento de pagamento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82F1" w14:textId="29D6D096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1F68" w14:textId="310CC77C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BA09" w14:textId="524DB457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deferredPayment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E2A2" w14:textId="77777777" w:rsidR="00752A55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21F7" w14:textId="0A0C54B6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43A1AAB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C557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477D" w14:textId="2C1E9EE6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58AF" w14:textId="2DC2996D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F5FB" w14:textId="1D84A319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982B" w14:textId="0471A7EA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785E" w14:textId="17436778" w:rsidR="00752A55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AAAE" w14:textId="0FE5278F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04AD41FC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3FC122" w14:textId="05C90976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 xml:space="preserve">14 13 000 000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E12571" w14:textId="0C7CAE1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Taxas postais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665610" w14:textId="262F6101" w:rsidR="00752A55" w:rsidRPr="005D37B5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C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0080E0" w14:textId="02A92322" w:rsidR="00752A55" w:rsidRPr="005D37B5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1x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5CDBC7" w14:textId="2DB57292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5D37B5">
              <w:rPr>
                <w:b/>
                <w:bCs/>
                <w:snapToGrid w:val="0"/>
                <w:color w:val="0000FF"/>
              </w:rPr>
              <w:t>PostalCharges</w:t>
            </w:r>
            <w:proofErr w:type="spellEnd"/>
            <w:r w:rsidRPr="005D37B5">
              <w:rPr>
                <w:b/>
                <w:bCs/>
                <w:snapToGrid w:val="0"/>
                <w:color w:val="0000FF"/>
              </w:rPr>
              <w:t>&gt;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68494A" w14:textId="7777777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D0A094" w14:textId="24F90CC1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3</w:t>
            </w:r>
            <w:r w:rsidRPr="005D37B5">
              <w:rPr>
                <w:b/>
                <w:bCs/>
              </w:rPr>
              <w:t xml:space="preserve"> </w:t>
            </w:r>
          </w:p>
        </w:tc>
      </w:tr>
      <w:tr w:rsidR="00752A55" w14:paraId="6DFCD59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112A" w14:textId="179A8DF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14 13 012 000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4EA7" w14:textId="1F463399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20B4" w14:textId="633644C1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7089" w14:textId="33F8879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F4C2" w14:textId="60767FC6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B123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4C75" w14:textId="3D10B98E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0AFA4E0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06D1" w14:textId="3F904EF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14 13 014 000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3FC3" w14:textId="1E322D34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12C1" w14:textId="05FCE4B5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33C8" w14:textId="0E4D4A82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45F0" w14:textId="6671AC37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F090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9F33" w14:textId="31E8A488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0081EA7E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F7186A" w14:textId="77777777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70503B" w14:textId="130D9AC6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Remessa de mercadorias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C2CA57" w14:textId="0BF75DD9" w:rsidR="00752A55" w:rsidRPr="005D37B5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O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D93C74" w14:textId="2BD80A7D" w:rsidR="00752A55" w:rsidRPr="005D37B5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9999x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F1079B" w14:textId="1A172588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5D37B5">
              <w:rPr>
                <w:b/>
                <w:bCs/>
                <w:snapToGrid w:val="0"/>
                <w:color w:val="0000FF"/>
              </w:rPr>
              <w:t>GoodsShipment</w:t>
            </w:r>
            <w:proofErr w:type="spellEnd"/>
            <w:r w:rsidRPr="005D37B5">
              <w:rPr>
                <w:b/>
                <w:bCs/>
                <w:snapToGrid w:val="0"/>
                <w:color w:val="0000FF"/>
              </w:rPr>
              <w:t>&gt;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9BD9A80" w14:textId="7777777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DD0E80" w14:textId="05079283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3</w:t>
            </w:r>
            <w:r w:rsidRPr="005D37B5">
              <w:rPr>
                <w:b/>
                <w:bCs/>
              </w:rPr>
              <w:t xml:space="preserve"> </w:t>
            </w:r>
          </w:p>
        </w:tc>
      </w:tr>
      <w:tr w:rsidR="00752A55" w14:paraId="5E49D05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BE11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6BCB" w14:textId="50CB2D44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0784" w14:textId="1D946D5C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1259" w14:textId="18A93E2E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8712" w14:textId="069183B1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93DC" w14:textId="1775CFE1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Nesta fase não preencher. Apenas utilizar nas declarações complementares recapitulativas.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277D" w14:textId="1DB4B585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0AB5310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D824" w14:textId="6427A3AD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14 05 000 000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A563" w14:textId="5FBF0986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 de faturação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854E" w14:textId="3EDD462D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DFF9" w14:textId="49DA06C9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16BE" w14:textId="4C433013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invoiceCurrency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5535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B874" w14:textId="489827B0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79F5E29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75D8" w14:textId="6901C31E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14 06 000 000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C1DA" w14:textId="03A74C37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total faturado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8EA2" w14:textId="44238630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8670" w14:textId="26332CC8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4942" w14:textId="1FCADF58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totalAmountInvoiced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4943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527A" w14:textId="44E70338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0E8E03B9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AEC3" w14:textId="793190CB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99 05 000 000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43F6" w14:textId="7D8CAB9C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Natureza da transação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F508" w14:textId="18A08738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0462" w14:textId="61703972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DA39" w14:textId="2958BCE8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natureOfTransaction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A682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9A73" w14:textId="4C53D8BD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5C4347C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C9B" w14:textId="1C25332D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15 09 000 000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5FED" w14:textId="5A28FA52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aceitação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DADF" w14:textId="711805BC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5356" w14:textId="41A0F75B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an..19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D82B" w14:textId="573E33DA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acceptanceDate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BFDE" w14:textId="08580B37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de dados só deverá ser utilizado nas declarações complementares.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5DBF" w14:textId="34B2E85D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752A55" w14:paraId="592DC16C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3F141F" w14:textId="4B62379B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 xml:space="preserve">13 14 000 000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F3A9B3" w14:textId="11FC1A51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Outros intervenientes na cadeia logística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9C219F5" w14:textId="0F8A4336" w:rsidR="00752A55" w:rsidRPr="005D37B5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F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6AB55A" w14:textId="4641216B" w:rsidR="00752A55" w:rsidRPr="005D37B5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99x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BC265E" w14:textId="4BABE58E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5D37B5">
              <w:rPr>
                <w:b/>
                <w:bCs/>
                <w:snapToGrid w:val="0"/>
                <w:color w:val="0000FF"/>
              </w:rPr>
              <w:t>AdditionalSupplyChainActor</w:t>
            </w:r>
            <w:proofErr w:type="spellEnd"/>
            <w:r w:rsidRPr="005D37B5">
              <w:rPr>
                <w:b/>
                <w:bCs/>
                <w:snapToGrid w:val="0"/>
                <w:color w:val="0000FF"/>
              </w:rPr>
              <w:t>&gt;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18DAD7" w14:textId="7777777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9012CA" w14:textId="1C9250B4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4</w:t>
            </w:r>
            <w:r w:rsidRPr="005D37B5">
              <w:rPr>
                <w:b/>
                <w:bCs/>
              </w:rPr>
              <w:t xml:space="preserve"> </w:t>
            </w:r>
          </w:p>
        </w:tc>
      </w:tr>
      <w:tr w:rsidR="00752A55" w14:paraId="6C8AC160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3775" w14:textId="7777777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86ED" w14:textId="22296242" w:rsidR="00752A55" w:rsidRPr="00935681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2304" w14:textId="28AB447C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2008" w14:textId="31FA7439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82A3" w14:textId="3B2A152E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5BE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BB49" w14:textId="587B665E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590D5C9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241C" w14:textId="70A68E62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13 14 031 000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1287" w14:textId="40B12AE8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7C0A" w14:textId="67C7CFEF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71E9" w14:textId="7780F2DD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CF28" w14:textId="28F20FD5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37BB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C0B2" w14:textId="6956287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1DE144D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DA89" w14:textId="661BB351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7A6E" w14:textId="4FBB0CE2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C4CD" w14:textId="55EA0780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BA19" w14:textId="0E2EABB2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31D0" w14:textId="2F7D783F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E583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8A1D" w14:textId="7B7AE5A5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01F5C831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12E174" w14:textId="4D0D9ED2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 xml:space="preserve">13 09 000 000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5FED5D" w14:textId="1E92BFC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Comprador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21FAE6" w14:textId="7ED3E578" w:rsidR="00752A55" w:rsidRPr="005D37B5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C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A33BF8" w14:textId="221724EE" w:rsidR="00752A55" w:rsidRPr="005D37B5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1x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4080F1" w14:textId="6CF08D82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5D37B5">
              <w:rPr>
                <w:b/>
                <w:bCs/>
                <w:snapToGrid w:val="0"/>
                <w:color w:val="0000FF"/>
              </w:rPr>
              <w:t>Buyer</w:t>
            </w:r>
            <w:proofErr w:type="spellEnd"/>
            <w:r w:rsidRPr="005D37B5">
              <w:rPr>
                <w:b/>
                <w:bCs/>
                <w:snapToGrid w:val="0"/>
                <w:color w:val="0000FF"/>
              </w:rPr>
              <w:t>&gt;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9F944F" w14:textId="7777777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099714" w14:textId="6371A644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4</w:t>
            </w:r>
            <w:r w:rsidRPr="005D37B5">
              <w:rPr>
                <w:b/>
                <w:bCs/>
              </w:rPr>
              <w:t xml:space="preserve"> </w:t>
            </w:r>
          </w:p>
        </w:tc>
      </w:tr>
      <w:tr w:rsidR="00752A55" w14:paraId="5396E62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BFAA" w14:textId="5F07A654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lastRenderedPageBreak/>
              <w:t xml:space="preserve">13 09 016 000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9422" w14:textId="4384C7A5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98BF" w14:textId="57EBEAB1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9A4C" w14:textId="10977BC5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3750" w14:textId="1E73E486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F2DF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23B0" w14:textId="5F12A5BF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2EAE325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EFE8" w14:textId="6BCEAAF1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686D" w14:textId="7280D03D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12F0" w14:textId="52C1BB8E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45E5" w14:textId="6D45191D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51B0" w14:textId="0EE16845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8B34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218E" w14:textId="7869E6E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6193F5CB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AFCDE6" w14:textId="04495773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 xml:space="preserve">13 09 018 000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7ACB84" w14:textId="0CAC7D12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Endereço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DE746C" w14:textId="5046C80C" w:rsidR="00752A55" w:rsidRPr="005D37B5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C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253B9B" w14:textId="46754A27" w:rsidR="00752A55" w:rsidRPr="005D37B5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1x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6CAA7C" w14:textId="1CAA932F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5D37B5"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 w:rsidRPr="005D37B5">
              <w:rPr>
                <w:b/>
                <w:bCs/>
                <w:snapToGrid w:val="0"/>
                <w:color w:val="0000FF"/>
              </w:rPr>
              <w:t>&gt;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D53696" w14:textId="7777777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9BBC4F" w14:textId="56DD43D2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5</w:t>
            </w:r>
            <w:r w:rsidRPr="005D37B5">
              <w:rPr>
                <w:b/>
                <w:bCs/>
              </w:rPr>
              <w:t xml:space="preserve"> </w:t>
            </w:r>
          </w:p>
        </w:tc>
      </w:tr>
      <w:tr w:rsidR="00752A55" w14:paraId="0B41C3D2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9380" w14:textId="75020576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13 09 018 019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65AC" w14:textId="69986638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5EF5" w14:textId="169650FB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D749" w14:textId="1FAD7079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F624" w14:textId="5BC089C7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AF21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359E" w14:textId="04727D80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6F25EB6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8ED1" w14:textId="1CC4353F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CFB3" w14:textId="2E3B642A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F5E6" w14:textId="377E7487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3360" w14:textId="09492DA5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B3E8" w14:textId="5768DB2C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9072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0BA0" w14:textId="6CAD04B8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620FD2C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7F11" w14:textId="1416AA90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13 09 018 021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A602" w14:textId="449A109B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9E39" w14:textId="657BF049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E885" w14:textId="5EBE0286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FAE1" w14:textId="3A73BEFF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44EF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4B55" w14:textId="05732132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493A55D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D4A6" w14:textId="5DFBA52B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13 09 018 022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A4F8" w14:textId="19FC45D4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8E91" w14:textId="7E0F9C5F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2DAA" w14:textId="37EED7DB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9631" w14:textId="60DBC366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C1ED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58C5" w14:textId="69E40DE6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62DA032C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C4D189" w14:textId="60B88886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 xml:space="preserve">13 08 000 000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A7744C" w14:textId="225A58D8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Vendedor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25674C" w14:textId="7F0F19FA" w:rsidR="00752A55" w:rsidRPr="005D37B5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C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F8805C" w14:textId="01647EEA" w:rsidR="00752A55" w:rsidRPr="005D37B5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1x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613AA4" w14:textId="07658A7D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5D37B5">
              <w:rPr>
                <w:b/>
                <w:bCs/>
                <w:snapToGrid w:val="0"/>
                <w:color w:val="0000FF"/>
              </w:rPr>
              <w:t>Seller</w:t>
            </w:r>
            <w:proofErr w:type="spellEnd"/>
            <w:r w:rsidRPr="005D37B5">
              <w:rPr>
                <w:b/>
                <w:bCs/>
                <w:snapToGrid w:val="0"/>
                <w:color w:val="0000FF"/>
              </w:rPr>
              <w:t>&gt;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136AAA" w14:textId="7777777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EFC15E" w14:textId="5D7E88B8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4</w:t>
            </w:r>
            <w:r w:rsidRPr="005D37B5">
              <w:rPr>
                <w:b/>
                <w:bCs/>
              </w:rPr>
              <w:t xml:space="preserve"> </w:t>
            </w:r>
          </w:p>
        </w:tc>
      </w:tr>
      <w:tr w:rsidR="00752A55" w14:paraId="7C0A107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2300" w14:textId="2925FFD8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13 08 016 000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6C20" w14:textId="31D4C2E2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D926" w14:textId="4A452188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5DC2" w14:textId="5924388B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C0A1" w14:textId="5D9A1A0A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C2B9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EBC8" w14:textId="7BE5E0E6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0DCF74FF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8DB3" w14:textId="6AC812FB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F6B9" w14:textId="188D17C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0A38" w14:textId="77D6ED9C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FFA8" w14:textId="0B666738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866D" w14:textId="72929865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FEDA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E9C1" w14:textId="7CED5EB6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0A10F9CC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550823" w14:textId="484BCDFE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 xml:space="preserve">13 08 018 000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25E342" w14:textId="1F2A5CAC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Endereço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8C2BD3" w14:textId="3731EC54" w:rsidR="00752A55" w:rsidRPr="005D37B5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C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7A171E" w14:textId="1144350D" w:rsidR="00752A55" w:rsidRPr="005D37B5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1x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D5AF18" w14:textId="00B3E1BC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5D37B5"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 w:rsidRPr="005D37B5">
              <w:rPr>
                <w:b/>
                <w:bCs/>
                <w:snapToGrid w:val="0"/>
                <w:color w:val="0000FF"/>
              </w:rPr>
              <w:t>&gt;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AAF359" w14:textId="7777777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46900D" w14:textId="0FE78AA5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5</w:t>
            </w:r>
            <w:r w:rsidRPr="005D37B5">
              <w:rPr>
                <w:b/>
                <w:bCs/>
              </w:rPr>
              <w:t xml:space="preserve"> </w:t>
            </w:r>
          </w:p>
        </w:tc>
      </w:tr>
      <w:tr w:rsidR="00752A55" w14:paraId="41309FA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F23B" w14:textId="016A5F22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13 08 018 019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A9C6" w14:textId="68D04010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D51D" w14:textId="1836A62B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9E9E" w14:textId="03918456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DF27" w14:textId="008E7A03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A726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1754" w14:textId="74EB835A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595C8C7F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D5C1" w14:textId="4E86CA30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224E" w14:textId="24077C6A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F855" w14:textId="4E3CB457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A13C" w14:textId="09DF528A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31CB" w14:textId="576E1EF2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1F05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00B2" w14:textId="36A60733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3704335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35F" w14:textId="3731E0E1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13 08 018 021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E9AD" w14:textId="0F8CD688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568F" w14:textId="290EDB20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7515" w14:textId="39F92B8C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64E5" w14:textId="27087A4B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7CDC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CB54" w14:textId="0B486052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0F4DAC6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64FE" w14:textId="31DAC202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13 08 018 022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20AB" w14:textId="3051861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0308" w14:textId="4292FA00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2B9C" w14:textId="1B8DA852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FA7A" w14:textId="247F0EDC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0F5C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0B9F" w14:textId="3969C2D2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013F80ED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6EC16C" w14:textId="7C41C715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 xml:space="preserve">13 01 000 000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FF41DE" w14:textId="027F594F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Exportador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8EE898" w14:textId="6A91E145" w:rsidR="00752A55" w:rsidRPr="005D37B5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C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7DEE4D" w14:textId="797C0F66" w:rsidR="00752A55" w:rsidRPr="005D37B5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1x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2BED12" w14:textId="2767AC26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5D37B5">
              <w:rPr>
                <w:b/>
                <w:bCs/>
                <w:snapToGrid w:val="0"/>
                <w:color w:val="0000FF"/>
              </w:rPr>
              <w:t>Exporter</w:t>
            </w:r>
            <w:proofErr w:type="spellEnd"/>
            <w:r w:rsidRPr="005D37B5">
              <w:rPr>
                <w:b/>
                <w:bCs/>
                <w:snapToGrid w:val="0"/>
                <w:color w:val="0000FF"/>
              </w:rPr>
              <w:t>&gt;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3290FF" w14:textId="7777777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F16F17" w14:textId="4F43FD74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4</w:t>
            </w:r>
            <w:r w:rsidRPr="005D37B5">
              <w:rPr>
                <w:b/>
                <w:bCs/>
              </w:rPr>
              <w:t xml:space="preserve"> </w:t>
            </w:r>
          </w:p>
        </w:tc>
      </w:tr>
      <w:tr w:rsidR="00752A55" w14:paraId="2BD0F10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637D" w14:textId="09BC0F3D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13 01 016 000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77F3" w14:textId="0EA13B47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47F7" w14:textId="5A6BDB66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D2C1" w14:textId="76CCB244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120D" w14:textId="25DFCF38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51B1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CC63" w14:textId="161D5C35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77E6D37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F063" w14:textId="6D4B88B8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EBDD" w14:textId="05C8EAD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7EB0" w14:textId="07E6E90B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F416" w14:textId="40870CC9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DB23" w14:textId="180240EE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C42E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D2EF" w14:textId="2981AFFF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3FF785FD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6F9B05" w14:textId="15DC1D25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 xml:space="preserve">13 01 018 000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9B0C06" w14:textId="3856CCF0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Endereço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2909AA" w14:textId="7500EB60" w:rsidR="00752A55" w:rsidRPr="005D37B5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C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647D2C" w14:textId="3F52BA0F" w:rsidR="00752A55" w:rsidRPr="005D37B5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1x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22E697" w14:textId="63B8B8C6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5D37B5"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 w:rsidRPr="005D37B5">
              <w:rPr>
                <w:b/>
                <w:bCs/>
                <w:snapToGrid w:val="0"/>
                <w:color w:val="0000FF"/>
              </w:rPr>
              <w:t>&gt;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F50506" w14:textId="7777777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CE8CAC" w14:textId="4095704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5</w:t>
            </w:r>
            <w:r w:rsidRPr="005D37B5">
              <w:rPr>
                <w:b/>
                <w:bCs/>
              </w:rPr>
              <w:t xml:space="preserve"> </w:t>
            </w:r>
          </w:p>
        </w:tc>
      </w:tr>
      <w:tr w:rsidR="00752A55" w14:paraId="30128E9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978C" w14:textId="52F51F74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13 01 018 019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C847" w14:textId="20C494DC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0D5C" w14:textId="308F8F18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336E" w14:textId="0E715706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AE7F" w14:textId="2D2449B6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0612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B968" w14:textId="642C9E5C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756F07D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8C80" w14:textId="3F8C4401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13 01 018 020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E5D7" w14:textId="0319BB1A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2CB1" w14:textId="0D2B74AB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55FE" w14:textId="57277BA5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ED5B" w14:textId="20BF4A44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8E1C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77AE" w14:textId="6590DB62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494DFD3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983B" w14:textId="4FF7888F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13 01 018 021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B9EA" w14:textId="663EB987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45D6" w14:textId="0F60593F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F817" w14:textId="7E4C7A42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398F" w14:textId="56FB34E7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0D6B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C658" w14:textId="7E2976BA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6758F7F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6B00" w14:textId="5B2DC2E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13 01 018 022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A8CE" w14:textId="059B01A5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BD75" w14:textId="269AD5BC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E414" w14:textId="1D064904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C468" w14:textId="152BEF61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AE69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C9D0" w14:textId="518B164F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2FD734C4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5023CE" w14:textId="6E101732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 xml:space="preserve">14 01 000 000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7A4B1D" w14:textId="7A56CAC1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Condições de entrega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A050A2" w14:textId="6EAD3609" w:rsidR="00752A55" w:rsidRPr="005D37B5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C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421A11" w14:textId="05FEF514" w:rsidR="00752A55" w:rsidRPr="005D37B5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1x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9EEAF07" w14:textId="210CB2D8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5D37B5">
              <w:rPr>
                <w:b/>
                <w:bCs/>
                <w:snapToGrid w:val="0"/>
                <w:color w:val="0000FF"/>
              </w:rPr>
              <w:t>DeliveryTerms</w:t>
            </w:r>
            <w:proofErr w:type="spellEnd"/>
            <w:r w:rsidRPr="005D37B5">
              <w:rPr>
                <w:b/>
                <w:bCs/>
                <w:snapToGrid w:val="0"/>
                <w:color w:val="0000FF"/>
              </w:rPr>
              <w:t>&gt;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BD89DF" w14:textId="7777777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5ED9D2" w14:textId="7F35D33E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4</w:t>
            </w:r>
            <w:r w:rsidRPr="005D37B5">
              <w:rPr>
                <w:b/>
                <w:bCs/>
              </w:rPr>
              <w:t xml:space="preserve"> </w:t>
            </w:r>
          </w:p>
        </w:tc>
      </w:tr>
      <w:tr w:rsidR="00752A55" w14:paraId="78B2346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12E5" w14:textId="6790F2D0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14 01 035 000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DE9D" w14:textId="3EBFF399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Código INCOTERM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1DF3" w14:textId="64F10CD8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E94B" w14:textId="0E86B9A0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98F3" w14:textId="618BEBF7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incotermCode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4652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796D" w14:textId="4FE84F73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456EA9E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414C" w14:textId="4178F5DC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14 01 036 000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DFC4" w14:textId="587CC4D3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5643" w14:textId="4597AC91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567A" w14:textId="66C40F50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7631" w14:textId="0A8C6BB3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F09E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CDCB" w14:textId="480C5A44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5877EC7F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ACC0" w14:textId="0BB8A878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14 01 020 000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173E" w14:textId="4623BF63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8907" w14:textId="647210DB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B3C7" w14:textId="06FD7DE0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91CB" w14:textId="45D2A575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CA93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3B3A" w14:textId="3D22645A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5B39CD6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32E1" w14:textId="53898C9C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14 01 037 000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9690" w14:textId="5EE40C3F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Localização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EE53" w14:textId="6DB6A2FA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C218" w14:textId="129745B6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C154" w14:textId="505A1861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location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663E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313C" w14:textId="2B662319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6691F17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8FBD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2738" w14:textId="07E9564C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5600" w14:textId="1DA062F3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22DA" w14:textId="2D00C6BD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F1C3" w14:textId="11D51EEC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CD9C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B89B" w14:textId="38100A8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39E6D2A5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10653A" w14:textId="77777777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082CB3" w14:textId="672BDF21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País de expedição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A7A591" w14:textId="191BD101" w:rsidR="00752A55" w:rsidRPr="005D37B5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C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87A403" w14:textId="5B2DC8F0" w:rsidR="00752A55" w:rsidRPr="005D37B5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1x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ABD5FE" w14:textId="06827429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5D37B5">
              <w:rPr>
                <w:b/>
                <w:bCs/>
                <w:snapToGrid w:val="0"/>
                <w:color w:val="0000FF"/>
              </w:rPr>
              <w:t>CountryOfDispatch</w:t>
            </w:r>
            <w:proofErr w:type="spellEnd"/>
            <w:r w:rsidRPr="005D37B5">
              <w:rPr>
                <w:b/>
                <w:bCs/>
                <w:snapToGrid w:val="0"/>
                <w:color w:val="0000FF"/>
              </w:rPr>
              <w:t>&gt;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3D2F03" w14:textId="7777777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4179B5" w14:textId="55AEFB9F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4</w:t>
            </w:r>
            <w:r w:rsidRPr="005D37B5">
              <w:rPr>
                <w:b/>
                <w:bCs/>
              </w:rPr>
              <w:t xml:space="preserve"> </w:t>
            </w:r>
          </w:p>
        </w:tc>
      </w:tr>
      <w:tr w:rsidR="00752A55" w14:paraId="1E00E10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AA31" w14:textId="22C4E404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16 06 000 000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FA4F" w14:textId="766C4292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 de expedição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80BD" w14:textId="3242C211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BCE9" w14:textId="461BD6B9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FFD9" w14:textId="35095B2A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136E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3683" w14:textId="42FB1993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0A09E827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832BEA" w14:textId="77777777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38B3F5" w14:textId="391BD225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Destino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5C92E6" w14:textId="7B59B532" w:rsidR="00752A55" w:rsidRPr="005D37B5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C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7C53AD" w14:textId="3B89449D" w:rsidR="00752A55" w:rsidRPr="005D37B5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1x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A2F0AF" w14:textId="1C1A01D8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5D37B5">
              <w:rPr>
                <w:b/>
                <w:bCs/>
                <w:snapToGrid w:val="0"/>
                <w:color w:val="0000FF"/>
              </w:rPr>
              <w:t>Destination</w:t>
            </w:r>
            <w:proofErr w:type="spellEnd"/>
            <w:r w:rsidRPr="005D37B5">
              <w:rPr>
                <w:b/>
                <w:bCs/>
                <w:snapToGrid w:val="0"/>
                <w:color w:val="0000FF"/>
              </w:rPr>
              <w:t>&gt;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8F8456F" w14:textId="7777777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8CA7B1" w14:textId="2CC587E6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4</w:t>
            </w:r>
            <w:r w:rsidRPr="005D37B5">
              <w:rPr>
                <w:b/>
                <w:bCs/>
              </w:rPr>
              <w:t xml:space="preserve"> </w:t>
            </w:r>
          </w:p>
        </w:tc>
      </w:tr>
      <w:tr w:rsidR="00752A55" w14:paraId="75234AE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A54C" w14:textId="65FC9898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16 03 000 000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2B27" w14:textId="2676DD8E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 de destino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4923" w14:textId="391E5E5D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B8FB" w14:textId="5D16DE1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3301" w14:textId="5152FD0F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5B38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537B" w14:textId="77C30715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12537780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7835" w14:textId="271C2B4A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16 04 000 000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44F9" w14:textId="7EB57BCA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Região de destino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D561" w14:textId="135AE048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CAAC" w14:textId="205AF337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F98E" w14:textId="5C313C47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regionOfDestination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AAF4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41D5" w14:textId="67E24B94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21658E0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5CF5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FD4B" w14:textId="50074111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FB5E" w14:textId="415819CB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05CF" w14:textId="6BE25ACF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CD09" w14:textId="65C29DC6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AF68" w14:textId="762BA864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FA28" w14:textId="03E80103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4D4E2223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6F8AA4" w14:textId="49807CE5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 xml:space="preserve">12 11 000 000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2683F4" w14:textId="61443169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Entreposto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A10154" w14:textId="10286948" w:rsidR="00752A55" w:rsidRPr="005D37B5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C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BCDD9E" w14:textId="795BA45A" w:rsidR="00752A55" w:rsidRPr="005D37B5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1x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8EB1AB" w14:textId="4BBD0F8C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5D37B5">
              <w:rPr>
                <w:b/>
                <w:bCs/>
                <w:snapToGrid w:val="0"/>
                <w:color w:val="0000FF"/>
              </w:rPr>
              <w:t>Warehouse</w:t>
            </w:r>
            <w:proofErr w:type="spellEnd"/>
            <w:r w:rsidRPr="005D37B5">
              <w:rPr>
                <w:b/>
                <w:bCs/>
                <w:snapToGrid w:val="0"/>
                <w:color w:val="0000FF"/>
              </w:rPr>
              <w:t>&gt;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42BA98" w14:textId="7777777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FD5260" w14:textId="2F0A5BA1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4</w:t>
            </w:r>
            <w:r w:rsidRPr="005D37B5">
              <w:rPr>
                <w:b/>
                <w:bCs/>
              </w:rPr>
              <w:t xml:space="preserve"> </w:t>
            </w:r>
          </w:p>
        </w:tc>
      </w:tr>
      <w:tr w:rsidR="00752A55" w14:paraId="552F0BA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58F6" w14:textId="08DE940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12 11 002 000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9B6D" w14:textId="5DE2B221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7812" w14:textId="5CD87C0B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0B5B" w14:textId="781BACF3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5A1B" w14:textId="58C6E940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928E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15C6" w14:textId="61EF2992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0137EC10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27FA" w14:textId="5967D31D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12 11 015 000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7BCE" w14:textId="7F1AED4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93CE" w14:textId="470EB29C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3D58" w14:textId="19E6EC75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4E4F" w14:textId="4B09F98E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F168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1247" w14:textId="58B78723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60204808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96887F" w14:textId="5178381E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lastRenderedPageBreak/>
              <w:t xml:space="preserve">12 01 000 000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FF4629" w14:textId="0C0DAF3E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Documentos precedentes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333417" w14:textId="040896EC" w:rsidR="00752A55" w:rsidRPr="005D37B5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C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621BBD" w14:textId="58929474" w:rsidR="00752A55" w:rsidRPr="005D37B5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99x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CF1A25" w14:textId="0A56133D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5D37B5">
              <w:rPr>
                <w:b/>
                <w:bCs/>
                <w:snapToGrid w:val="0"/>
                <w:color w:val="0000FF"/>
              </w:rPr>
              <w:t>PreviousDocument</w:t>
            </w:r>
            <w:proofErr w:type="spellEnd"/>
            <w:r w:rsidRPr="005D37B5">
              <w:rPr>
                <w:b/>
                <w:bCs/>
                <w:snapToGrid w:val="0"/>
                <w:color w:val="0000FF"/>
              </w:rPr>
              <w:t>&gt;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2ADA47" w14:textId="7777777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04B1A8" w14:textId="232CD09F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4</w:t>
            </w:r>
            <w:r w:rsidRPr="005D37B5">
              <w:rPr>
                <w:b/>
                <w:bCs/>
              </w:rPr>
              <w:t xml:space="preserve"> </w:t>
            </w:r>
          </w:p>
        </w:tc>
      </w:tr>
      <w:tr w:rsidR="00752A55" w14:paraId="0A49C66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7433" w14:textId="7777777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84C6" w14:textId="4B4DB07E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54E7" w14:textId="7E789F65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0BDE" w14:textId="0CA6FF35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1757" w14:textId="1D93C80B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60B1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11FB" w14:textId="496E0C90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07ADBDA6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56C4" w14:textId="2F512F5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12 01 001 000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5A59" w14:textId="58930D7A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C433" w14:textId="1C78E37B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B763" w14:textId="64BB9736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294E" w14:textId="0BA4CEEF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7517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F8CE" w14:textId="4CA351E8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403C011F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FD7F" w14:textId="5903E5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AF08" w14:textId="0586F2F5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7ABB" w14:textId="2523439F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33F2" w14:textId="54E60174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A6DB" w14:textId="16D29F0D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CE29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FA59" w14:textId="292C7C62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3453939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A19C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DE2D" w14:textId="05529E5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2B88" w14:textId="4D9235B1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C950" w14:textId="7D22B451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D1C8" w14:textId="376C92A5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F00C" w14:textId="5B428A4C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E915" w14:textId="22C074F4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70D4497A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B073BB" w14:textId="1B13AF8E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 xml:space="preserve">12 02 000 000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547445" w14:textId="5D429328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Informação adicional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FD62C5" w14:textId="5E1444B0" w:rsidR="00752A55" w:rsidRPr="005D37B5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C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C2E208" w14:textId="4A9C0800" w:rsidR="00752A55" w:rsidRPr="005D37B5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99x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6604CD" w14:textId="5EEBCFB3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5D37B5">
              <w:rPr>
                <w:b/>
                <w:bCs/>
                <w:snapToGrid w:val="0"/>
                <w:color w:val="0000FF"/>
              </w:rPr>
              <w:t>AdditionalInformation</w:t>
            </w:r>
            <w:proofErr w:type="spellEnd"/>
            <w:r w:rsidRPr="005D37B5">
              <w:rPr>
                <w:b/>
                <w:bCs/>
                <w:snapToGrid w:val="0"/>
                <w:color w:val="0000FF"/>
              </w:rPr>
              <w:t>&gt;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D319A5" w14:textId="7777777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8B9B5E" w14:textId="178BEEDB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4</w:t>
            </w:r>
            <w:r w:rsidRPr="005D37B5">
              <w:rPr>
                <w:b/>
                <w:bCs/>
              </w:rPr>
              <w:t xml:space="preserve"> </w:t>
            </w:r>
          </w:p>
        </w:tc>
      </w:tr>
      <w:tr w:rsidR="00752A55" w14:paraId="5F05F84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A984" w14:textId="7777777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01AE" w14:textId="0311B719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3C43" w14:textId="59A9F99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BE30" w14:textId="6ABFB331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2E34" w14:textId="139C548E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308C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326B" w14:textId="6F648055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1F83D58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2A5A" w14:textId="1FA284D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12 02 008 000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8D71" w14:textId="38CEF0D1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2495" w14:textId="75F94B0E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3DC6" w14:textId="77C13CB6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A002" w14:textId="4B431039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46B7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BA16" w14:textId="66D22928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63A5EB6F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CF68" w14:textId="6F45F09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12 02 009 000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8C24" w14:textId="692BC6F1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263B" w14:textId="4F7BEF94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8783" w14:textId="60A2ED69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A3E1" w14:textId="657ABD85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A8CF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E45" w14:textId="30C57221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16617A7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59F4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B764" w14:textId="34A34DB1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3153" w14:textId="77E856D0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0742" w14:textId="27576FC3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3B1A" w14:textId="60674B9A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4344" w14:textId="75CC42E3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540E" w14:textId="382EE68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66ED41E3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22D7FD" w14:textId="37058A97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 xml:space="preserve">12 03 000 000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C4EAE4" w14:textId="6AA2969F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Documentos de suporte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73E878" w14:textId="7A7954CF" w:rsidR="00752A55" w:rsidRPr="005D37B5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C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AA33E9" w14:textId="1BB77D7E" w:rsidR="00752A55" w:rsidRPr="005D37B5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99x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965632" w14:textId="6955FAA7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5D37B5">
              <w:rPr>
                <w:b/>
                <w:bCs/>
                <w:snapToGrid w:val="0"/>
                <w:color w:val="0000FF"/>
              </w:rPr>
              <w:t>SupportingDocument</w:t>
            </w:r>
            <w:proofErr w:type="spellEnd"/>
            <w:r w:rsidRPr="005D37B5">
              <w:rPr>
                <w:b/>
                <w:bCs/>
                <w:snapToGrid w:val="0"/>
                <w:color w:val="0000FF"/>
              </w:rPr>
              <w:t>&gt;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75B33A" w14:textId="7777777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6983AD" w14:textId="227DB522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4</w:t>
            </w:r>
            <w:r w:rsidRPr="005D37B5">
              <w:rPr>
                <w:b/>
                <w:bCs/>
              </w:rPr>
              <w:t xml:space="preserve"> </w:t>
            </w:r>
          </w:p>
        </w:tc>
      </w:tr>
      <w:tr w:rsidR="00752A55" w14:paraId="767DA0F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231B" w14:textId="7777777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A2CC" w14:textId="4C960E9C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1360" w14:textId="33BB4486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043F" w14:textId="50C34CA5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AB77" w14:textId="73124C38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F87B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5116" w14:textId="200305B8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4449D49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2C85" w14:textId="5F6E068A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12 03 001 000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D5D6" w14:textId="1AFDB9DF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65AE" w14:textId="12D05C68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B67A" w14:textId="5E75C4B1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403C" w14:textId="67079C01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1670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9BF5" w14:textId="29F8CD2C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1C2939C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3860" w14:textId="749AEF91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929E" w14:textId="76E5912C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85C6" w14:textId="5FFF3CCB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D69F" w14:textId="5DCC22AB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557F" w14:textId="7B5ADBAD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CAC5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B50B" w14:textId="67AA68B7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073FCE8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3F93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C25E" w14:textId="35E26549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736D" w14:textId="4954785C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104A" w14:textId="489A4F44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ABBE" w14:textId="62DFC87B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6F16" w14:textId="3E1AFC49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A1BE" w14:textId="2C4D620D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00BA693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BCC0" w14:textId="0A621DD9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12 03 010 000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B9C4" w14:textId="711FC547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 entidade emissora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5307" w14:textId="6AE02A04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2C4B" w14:textId="34B8CF5E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F4E3" w14:textId="30F822FD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issuingAuthorityName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98C9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1549" w14:textId="3A631595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6CCFC95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0C19" w14:textId="7A6C0C08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1BD0" w14:textId="1E1691CF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validade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B070" w14:textId="62E47243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832C" w14:textId="710059CA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D13B" w14:textId="35819857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dateOfValidity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7848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56AC" w14:textId="47BE021E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1587003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CF75" w14:textId="7720266D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12 03 013 000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72A6" w14:textId="276F2BBF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935681">
              <w:rPr>
                <w:b/>
                <w:bCs/>
                <w:color w:val="000000"/>
                <w:szCs w:val="24"/>
              </w:rPr>
              <w:t>Número da linha da adição no documento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3E85" w14:textId="6EEDF382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4396" w14:textId="5C78F1A8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D870" w14:textId="5927B5FD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documentLineItemNumber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1FC5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B5A9" w14:textId="637D8160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273F5CD7" w14:textId="77777777" w:rsidTr="005D37B5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68DC47" w14:textId="44D97D0C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 xml:space="preserve">12 04 000 000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D73507" w14:textId="669F0023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Referências adicionais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1A584F" w14:textId="7CD52331" w:rsidR="00752A55" w:rsidRPr="005D37B5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C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BAB7D3" w14:textId="17B3FEE5" w:rsidR="00752A55" w:rsidRPr="005D37B5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99x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2AED7F" w14:textId="6F4666D6" w:rsidR="00752A55" w:rsidRPr="005D37B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5D37B5">
              <w:rPr>
                <w:b/>
                <w:bCs/>
                <w:snapToGrid w:val="0"/>
                <w:color w:val="0000FF"/>
              </w:rPr>
              <w:t>AdditionalReference</w:t>
            </w:r>
            <w:proofErr w:type="spellEnd"/>
            <w:r w:rsidRPr="005D37B5">
              <w:rPr>
                <w:b/>
                <w:bCs/>
                <w:snapToGrid w:val="0"/>
                <w:color w:val="0000FF"/>
              </w:rPr>
              <w:t>&gt;</w:t>
            </w:r>
            <w:r w:rsidRPr="005D37B5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E604CB" w14:textId="77777777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52A98D" w14:textId="7AE4232A" w:rsidR="00752A55" w:rsidRPr="005D37B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5D37B5">
              <w:rPr>
                <w:b/>
                <w:bCs/>
                <w:snapToGrid w:val="0"/>
                <w:color w:val="0000FF"/>
              </w:rPr>
              <w:t>4</w:t>
            </w:r>
            <w:r w:rsidRPr="005D37B5">
              <w:rPr>
                <w:b/>
                <w:bCs/>
              </w:rPr>
              <w:t xml:space="preserve"> </w:t>
            </w:r>
          </w:p>
        </w:tc>
      </w:tr>
      <w:tr w:rsidR="00752A55" w14:paraId="0474A11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BEED" w14:textId="7777777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6ECD" w14:textId="095461F2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8D1C" w14:textId="053E470D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2E76" w14:textId="1C9F6490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1CB1" w14:textId="2D72822B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7223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9FA1" w14:textId="1CF8640B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0D73659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70A7" w14:textId="1F0D06A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12 04 001 000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814C" w14:textId="51C61D39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1727" w14:textId="385BEFA5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0523" w14:textId="3A0561E9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04FB" w14:textId="7B8A00BB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CEED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275A" w14:textId="784B0502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213C72B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8BE7" w14:textId="270A2463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D0B2" w14:textId="4B22A323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03D9" w14:textId="0AD93FE6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64BC" w14:textId="4B750749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7663" w14:textId="63A56637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71A2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1A23" w14:textId="5B4F3EFE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3B7DA412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5991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DBF5" w14:textId="5E0C1E5A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F608" w14:textId="11F55E68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7B4D" w14:textId="0D336AFD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367B" w14:textId="089C3006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C9C0" w14:textId="6AEB0DED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A604" w14:textId="56821C55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65933565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D5FFBA" w14:textId="5B744ED6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14 04 000 000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C06FE3" w14:textId="18015E35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Acréscimos e deduções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915831" w14:textId="0787D167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F12C09" w14:textId="00790E1A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99x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33461C" w14:textId="3F1E98F8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AdditionsAndDeductions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158F23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21324C" w14:textId="13DF2B4E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4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3E7748A2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5E19" w14:textId="7777777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CC30" w14:textId="012A3A29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FE85" w14:textId="4C05D910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E6D1" w14:textId="7CBBD825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CA19" w14:textId="1AD93330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09AF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47EE" w14:textId="198D74D5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203DA9F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E489" w14:textId="78AE493C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14 04 008 000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0281" w14:textId="513C8133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0B8C" w14:textId="19356BDA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C277" w14:textId="31775A5F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2972" w14:textId="4AD2AFA0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C891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2776" w14:textId="0FA8610C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21336A9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03BD" w14:textId="4C8DD95C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14 04 014 000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29B9" w14:textId="78D86D78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83A9" w14:textId="21EC86A3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C1FD" w14:textId="74AFBBA5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C759" w14:textId="38AD8F74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8344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8AB1" w14:textId="7565210A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44795400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1521E3" w14:textId="7D985119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13 16 000 000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C1BCCF" w14:textId="576C28C3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Referências fiscais adicionais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7525A4" w14:textId="6B64A444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31F99D" w14:textId="0EFEC655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99x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41F199" w14:textId="5F0B67A5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AdditionalFiscalReference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DE5432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50E54C" w14:textId="53940AB1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4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295C595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85E7" w14:textId="7777777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B162" w14:textId="56DCDF75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B480" w14:textId="72757ED1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7050" w14:textId="6365685C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706D" w14:textId="29FFB9F2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463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EC0D" w14:textId="528D3B00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672BD639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C50A" w14:textId="17C64850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13 16 031 000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0585" w14:textId="2CD0E55A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A6F0" w14:textId="64FB81B0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4D68" w14:textId="1FAB2E88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7150" w14:textId="0524D8F9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DE6F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1007" w14:textId="71A47975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273AC13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8E82" w14:textId="1413E2BB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13 16 034 000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BCC2" w14:textId="59EDE1CB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 IVA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4CC5" w14:textId="15FC1BFD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09CA" w14:textId="03CA7A54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7D9F" w14:textId="09C38B96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VATIdentificationNumber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24B1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4B4F" w14:textId="2DCEAD45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43B229D7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F0E5CA" w14:textId="77777777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AC6A86" w14:textId="24FBF16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Remessa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7F5F23" w14:textId="7068BD27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718DFE" w14:textId="7D2D7EF8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611FAA" w14:textId="556CEF65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Consignment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08A727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0180AC" w14:textId="4F28E6E8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4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4DA251A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8B09" w14:textId="6722DE50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12 08 000 000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A4DA" w14:textId="3FB785D1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referência/NRUR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E4BB" w14:textId="7E958C32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DA36" w14:textId="4A30623C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2243" w14:textId="3D356C3E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referenceNumberUCR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133E" w14:textId="45865533" w:rsidR="00752A55" w:rsidRPr="00935681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Utilização livre pelo Operador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267C" w14:textId="4D7F54BA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5D9457A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9740" w14:textId="1EF463C9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19 01 000 000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4A11" w14:textId="20A4EAF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Indicador de contentor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4385" w14:textId="71D7C4FF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1AE2" w14:textId="7DAD69B6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3A94" w14:textId="00BD6DB9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containerIndicator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BC5D" w14:textId="77777777" w:rsidR="00752A55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 xml:space="preserve">0 </w:t>
            </w:r>
            <w:r>
              <w:rPr>
                <w:color w:val="000000"/>
                <w:szCs w:val="24"/>
              </w:rPr>
              <w:t>-</w:t>
            </w:r>
            <w:r w:rsidRPr="00935681">
              <w:rPr>
                <w:color w:val="000000"/>
                <w:szCs w:val="24"/>
              </w:rPr>
              <w:t xml:space="preserve"> Mercadorias não transportadas em contentores</w:t>
            </w:r>
          </w:p>
          <w:p w14:paraId="5786F796" w14:textId="23A54EA5" w:rsidR="00752A55" w:rsidRDefault="00752A55" w:rsidP="00752A55">
            <w:pPr>
              <w:rPr>
                <w:color w:val="000000"/>
                <w:szCs w:val="24"/>
              </w:rPr>
            </w:pPr>
            <w:r w:rsidRPr="006E0939">
              <w:rPr>
                <w:color w:val="000000"/>
                <w:szCs w:val="24"/>
              </w:rPr>
              <w:t>1</w:t>
            </w:r>
            <w:r>
              <w:rPr>
                <w:color w:val="000000"/>
                <w:szCs w:val="24"/>
              </w:rPr>
              <w:t xml:space="preserve"> </w:t>
            </w:r>
            <w:r w:rsidRPr="006E0939">
              <w:rPr>
                <w:color w:val="000000"/>
                <w:szCs w:val="24"/>
              </w:rPr>
              <w:t>–</w:t>
            </w:r>
            <w:r>
              <w:rPr>
                <w:color w:val="000000"/>
                <w:szCs w:val="24"/>
              </w:rPr>
              <w:t xml:space="preserve"> </w:t>
            </w:r>
            <w:r w:rsidRPr="006E0939">
              <w:rPr>
                <w:color w:val="000000"/>
                <w:szCs w:val="24"/>
              </w:rPr>
              <w:t>Mercadorias transportadas em contentores.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1BB1" w14:textId="37C776A1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6383513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9E1E" w14:textId="3FCF9381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19 03 000 000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8C88" w14:textId="195AA49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935681">
              <w:rPr>
                <w:b/>
                <w:bCs/>
                <w:color w:val="000000"/>
                <w:szCs w:val="24"/>
              </w:rPr>
              <w:t>Modo de transporte na fronteira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40FC" w14:textId="4569F254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B586" w14:textId="0C824B73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B570" w14:textId="7D952076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modeOfTransportAtTheBorder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68C5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3AA9" w14:textId="5D0B5D14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5780C0A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E4CA" w14:textId="016B1CA3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19 04 000 000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C8F6" w14:textId="05365084" w:rsidR="00752A55" w:rsidRPr="00935681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Modo de transporte interior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6C51" w14:textId="0FBB8D62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4F71" w14:textId="292B94C5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912C" w14:textId="07F70B90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inlandModeOfTransport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06C6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9FD6" w14:textId="2B834FA2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0A4789E2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D3DB" w14:textId="7581528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18 04 000 000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5BB0" w14:textId="7D48046B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bruta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54B1" w14:textId="4EDE74FB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D78D" w14:textId="50067E43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207A" w14:textId="2F56FB79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grossMass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C3A8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EDFA" w14:textId="36FA18F7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66FB741C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0A2AD8" w14:textId="57A2328F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19 07 000 000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1A4124" w14:textId="047A705E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Equipamento de transporte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41BD0C" w14:textId="68358682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FE4D54" w14:textId="68762A8D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9999x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E94C6F" w14:textId="184B50B2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TransportEquipment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260BA7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99CA87" w14:textId="1C637E9A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5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2DC77D2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EA1E" w14:textId="7777777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7DE2" w14:textId="5918BED8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F9AE" w14:textId="255E4C79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52FE" w14:textId="5771C2E5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9863" w14:textId="32C0F93D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FE0F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551A" w14:textId="30266178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3116263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0ABB" w14:textId="39C401D0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19 07 063 000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946D" w14:textId="2F866480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935681">
              <w:rPr>
                <w:b/>
                <w:bCs/>
                <w:color w:val="000000"/>
                <w:szCs w:val="24"/>
              </w:rPr>
              <w:t>Número de identificação do contentor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1A67" w14:textId="51CA5778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9E2E" w14:textId="5A8A6FAF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56D4" w14:textId="0BEB654B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containerIdentificationNumber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D045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A4F5" w14:textId="6099A41E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6DE95F1A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7C6E67" w14:textId="77777777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A4616C" w14:textId="2CF260C8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Referência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3A5DC1" w14:textId="6977A7B4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2B6FB6" w14:textId="2E69966F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9999x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8694E3E" w14:textId="23BCE556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GoodsReference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EB720B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8301CF" w14:textId="20B6D2E2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6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530A183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1EC3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F04A" w14:textId="45509ABA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0B5E" w14:textId="404C9EB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EFBE" w14:textId="23D39232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F049" w14:textId="106EBFCC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1D6E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C793" w14:textId="03C0AA63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7FF897F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E5E8" w14:textId="7EEA8D2F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19 07 044 000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E167" w14:textId="07373598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935681">
              <w:rPr>
                <w:b/>
                <w:bCs/>
                <w:color w:val="000000"/>
                <w:szCs w:val="24"/>
              </w:rPr>
              <w:t>Número da adição da declaração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0A61" w14:textId="6C0FC2E3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FC88" w14:textId="67A20E25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F0AF" w14:textId="29F70B49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declarationGoodsItemNumber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260B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3DE1" w14:textId="0578C94A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2286BB2E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86217C" w14:textId="25C78C0F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16 15 000 000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BF7A20" w14:textId="7354E5B3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Localização das mercadorias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BCDC90" w14:textId="1AFD0475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667056" w14:textId="77A0BCDD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1F035A2" w14:textId="6C7A6B9C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LocationOfGoods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467002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43A7BD" w14:textId="2F7F2D4B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5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7E47EB9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BF2E" w14:textId="28258195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lastRenderedPageBreak/>
              <w:t xml:space="preserve">16 15 045 000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089A" w14:textId="41E8EB80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BAF6" w14:textId="1F9F5416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3FFD" w14:textId="3E698784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B7D6" w14:textId="71809D47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typeOfLocation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47F0" w14:textId="6E1EB430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Lista de Códigos: A - Localização designada B - Local autorizado C - Local aprovado D - Outros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88B2" w14:textId="2AF377F8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7158974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758C" w14:textId="6EB0F89A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16 15 046 000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5F4B" w14:textId="163E1C91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7538" w14:textId="67DA9A73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CF4A" w14:textId="48641B53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43F2" w14:textId="4379080F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qualifierOfIdentification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4A59" w14:textId="1536F72D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Da lista de códigos disponíveis apenas o código V, Y e Z podem ser utilizados nacionalmente. T - Endereço de código postal U - UN/LOCODE V - Identificador da estância aduaneira W - Coordenadas GNSS X - Número EORI Y - Número da Autorização Z - Endereço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EAFD" w14:textId="78B53703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0D1B375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91F0" w14:textId="68267146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16 15 036 000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7A34" w14:textId="25D46984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0ACF" w14:textId="60E0B3AF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92F2" w14:textId="275A2C66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2F66" w14:textId="49660724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1BAC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5122" w14:textId="6A2CD1D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3F7DBD9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0FA9" w14:textId="55DFBC79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88B5" w14:textId="034E4DA5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autorização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5815" w14:textId="6E0564B1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C650" w14:textId="5FF4CB85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DD1A" w14:textId="4D308967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authorisationNumber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19D2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4BEE" w14:textId="5A141752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4D7BFFC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7382" w14:textId="290FC7F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16 15 053 000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3060" w14:textId="5D770653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adicional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86CC" w14:textId="3A3A95D0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3B98" w14:textId="74922978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F6E1" w14:textId="264DE9CA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additionalIdentifier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0C94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4064" w14:textId="160EB457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10F0A00B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134756" w14:textId="7A387A98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16 15 047 000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A47F17" w14:textId="63C406B0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Estância aduaneira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AC6ED1" w14:textId="7241764F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24437C" w14:textId="5464B5E0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3DB3C1" w14:textId="36A231E9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CustomsOffice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25C66E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3A6991" w14:textId="076181D4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6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364C8889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47AA" w14:textId="311EAD83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16 15 047 001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0EDC" w14:textId="00F347D8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006B" w14:textId="1017E75D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AAF6" w14:textId="00138F9D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9202" w14:textId="09793B30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2D45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820A" w14:textId="0AE064AA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10E3877C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A5B51B" w14:textId="03D164D6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16 15 048 000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2190B2" w14:textId="13160F7B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GNSS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B8C5DF" w14:textId="505C9BD4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8BD840" w14:textId="0BD2EC0F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2F3D9BA" w14:textId="35B6BF56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&lt;GNSS&gt;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F4A389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32BF59" w14:textId="3ED70F73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6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1B0160E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6284" w14:textId="1EEEC234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16 15 048 049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2564" w14:textId="489D0148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3316" w14:textId="4A47106E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B0F4" w14:textId="234E2DAB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51F0" w14:textId="093ACD92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4119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3EE9" w14:textId="2FED025A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1FB89BF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BBEF" w14:textId="08449F3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16 15 048 050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8E33" w14:textId="4B9CA8D8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1438" w14:textId="54063238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6C14" w14:textId="0CC180B0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1CE5" w14:textId="76729A74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711C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F2A5" w14:textId="259C4F06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75237583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C53A15" w14:textId="6C600A97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16 15 051 000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5210B8" w14:textId="3B832131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Operador económico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583B8E" w14:textId="309D22A7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F1B92F" w14:textId="17472FF2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5A30FE" w14:textId="21071123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EconomicOperator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164FED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04EDCC" w14:textId="2729245D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6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44C0A56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301B" w14:textId="2D95458B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16 15 051 017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44DC" w14:textId="5299AE07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AFF3" w14:textId="6CB615C9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B2D9" w14:textId="206EB8A8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2A2A" w14:textId="52AEC997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6680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FCC9" w14:textId="1678876A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58BE72F1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D3B89E" w14:textId="1D4C5F38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16 15 018 000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5E8382" w14:textId="15EDAEC1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Endereço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E7BA50" w14:textId="5A55D98F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E36FB9" w14:textId="2A882CAD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41CBD3" w14:textId="4526A7A3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35194B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184290" w14:textId="76F9FA4B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6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63429610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CC54" w14:textId="0C83C67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lastRenderedPageBreak/>
              <w:t xml:space="preserve">16 15 018 019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A037" w14:textId="3662B215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0E76" w14:textId="03568F19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8C59" w14:textId="2ABC5FCA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171C" w14:textId="17B39A95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72C7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FB76" w14:textId="603E0392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6A30B65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EA03" w14:textId="69D04A33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16 15 018 021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7898" w14:textId="76BB6682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0A4E" w14:textId="0E587D38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16D2" w14:textId="73C887B6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50E0" w14:textId="6F0B3E0F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925D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F6B1" w14:textId="1D58C9DA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19C80C2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DBC1" w14:textId="2A86A482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16 15 018 022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7028" w14:textId="0A61EA7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575E" w14:textId="696DA063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8AC4" w14:textId="2DAEF425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3DF9" w14:textId="2BD904C9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38D8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A9F0" w14:textId="3F996897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06517840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731D" w14:textId="7E7ED396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03DE" w14:textId="6288255D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1772" w14:textId="1C0E5500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21F2" w14:textId="6CDFB046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F6DD" w14:textId="5C7A4E03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4DBB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E9C7" w14:textId="5B0FA82C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165B6D43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60284E" w14:textId="4C7B5FF5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16 15 081 000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F73850" w14:textId="341D11D2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Endereço - Código Postal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383832" w14:textId="5A417AA2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D0958D" w14:textId="1D0A6E6C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0635B0" w14:textId="343AE958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PostcodeAddress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467742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59DC0B" w14:textId="5316B314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6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17AB5416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46D4" w14:textId="22C596A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16 15 081 021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F2C8" w14:textId="11314329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AC3B" w14:textId="29EA421B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61DF" w14:textId="1AF6C0DB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8D64" w14:textId="07514A22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05F4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2632" w14:textId="5495B325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0751439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B279" w14:textId="539ADCDC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16 15 081 025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AAD1" w14:textId="7717B810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porta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EC1E" w14:textId="63FD3D57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0CB9" w14:textId="05271271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D62C" w14:textId="46FB38BD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houseNumber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1BF7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C598" w14:textId="2EBC93A3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7D8260A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6C16" w14:textId="0DC24A93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5F35" w14:textId="71B39888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5E95" w14:textId="11EF7CEA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23F0" w14:textId="2B97D8E1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95A9" w14:textId="7B67E83B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6EAE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CD78" w14:textId="5C451DFC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4301828E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096895" w14:textId="2BFA470C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19 06 000 000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FDD1A1" w14:textId="3B845972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Meio de transporte à chegada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5FDB7D" w14:textId="5F684C32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7427A0" w14:textId="3F3FF594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20D71B" w14:textId="13BCF953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ArrivalTransportMeans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E8E035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EE09FA" w14:textId="53B58E5D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5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0039BCF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A9AC" w14:textId="42131351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19 06 061 000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051A" w14:textId="70D8DE1F" w:rsidR="00752A55" w:rsidRPr="00935681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Tipo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7336" w14:textId="4ACE2F5E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C460" w14:textId="62FBF666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3D9D" w14:textId="77288B4E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865A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0E20" w14:textId="697530E2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6E593AC6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5963" w14:textId="7030A62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19 06 017 000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119E" w14:textId="1563197C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AE65" w14:textId="15D57281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23EC" w14:textId="38968B24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D64D" w14:textId="0264BA79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F8F9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60B8" w14:textId="6D5277FD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11150BF3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CF49F9" w14:textId="6F7826F1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19 08 000 000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55A256" w14:textId="6F7AD832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Meio de transporte ativo na fronteira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417EA8" w14:textId="56C4DEB0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4A4BC77" w14:textId="599FEEC3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DED502" w14:textId="67978D19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ActiveBorderTransportMeans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9E74E9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F7D78C" w14:textId="3C0CE541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5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485DEB5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D1E4" w14:textId="5619E6BB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19 08 062 000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DEEF" w14:textId="3AB57F62" w:rsidR="00752A55" w:rsidRPr="00935681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Nacionalidade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5F20" w14:textId="5FE49835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2278" w14:textId="5FB01FA4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3940" w14:textId="02BAB01F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nationality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160D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EDB3" w14:textId="4F034B0F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12378336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523E71" w14:textId="76B167A2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12 05 000 000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323317" w14:textId="0EE1BAD3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Documento de transporte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DEE27B" w14:textId="04C8E5A1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A35C75" w14:textId="2A1E1513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99x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1EAAD4" w14:textId="5F1B4D98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TransportDocument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8C54F1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A377CB" w14:textId="357CBC4D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5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4FA5D94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F35A" w14:textId="7777777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CB77" w14:textId="288E72A8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732A" w14:textId="7BD17164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F16A" w14:textId="2412E99D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6392" w14:textId="42E8B446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BFBE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9E7B" w14:textId="7458B93E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0EA224F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2660" w14:textId="7D71C89C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12 05 001 000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2336" w14:textId="112A0C8D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D5DD" w14:textId="153024B6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53E0" w14:textId="72FD2963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BB5B" w14:textId="7529C1E8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32A8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0B08" w14:textId="5E00E6BA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44C810A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B642" w14:textId="4A331BED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BD3E" w14:textId="25C31D5B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E75E" w14:textId="4949DFC2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AD95" w14:textId="3219FC0E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FBF4" w14:textId="29E7721D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9CC6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4FAA" w14:textId="2F1191E3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55846D13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A450FB" w14:textId="77777777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C35DE3" w14:textId="5459540F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Adição de Mercadorias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F5A9D9" w14:textId="01FA9B58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O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81E89C" w14:textId="062634EC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9999x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C58F66" w14:textId="02C8ECD3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GoodsShipmentItem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1B1717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51C1CB" w14:textId="71320FC4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4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3D812A5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A972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40B2" w14:textId="1F42B8AE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D50A" w14:textId="5DB3B9F6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BB72" w14:textId="638B0773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E3F4" w14:textId="2572A544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AB74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7A9A" w14:textId="3A3ADED8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3DD3188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768A" w14:textId="666041D0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11 03 000 000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636C" w14:textId="15C9BBC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935681">
              <w:rPr>
                <w:b/>
                <w:bCs/>
                <w:color w:val="000000"/>
                <w:szCs w:val="24"/>
              </w:rPr>
              <w:t>Número da adição da declaração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786" w14:textId="77368F3F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6219" w14:textId="1EE163E0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1AA5" w14:textId="56F11459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declarationGoodsItemNumber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034F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BF99" w14:textId="79A687E0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6E70C24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6878" w14:textId="76DB1A5A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99 05 000 000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92DE" w14:textId="4E8EDDD0" w:rsidR="00752A55" w:rsidRPr="00935681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Natureza da transação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2F3B" w14:textId="59E05CC9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C971" w14:textId="0F547E43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DA2E" w14:textId="377C91C1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natureOfTransaction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E04B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5EF6" w14:textId="40F0628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3A911C06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C40B" w14:textId="6BECF1A3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99 06 000 000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B9E7" w14:textId="7BFEE3C9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Valor estatístico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BFF0" w14:textId="7C7593AC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3F1E" w14:textId="433E4E37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F14" w14:textId="6A3F644A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statisticalValue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C930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15C0" w14:textId="1CF75595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15D345C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E4A8" w14:textId="6528C718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12 08 000 000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B4E3" w14:textId="686AE1D2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referência/NRUR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273F" w14:textId="67662A06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9CB1" w14:textId="5567283B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EF12" w14:textId="717F4988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referenceNumberUCR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44EE" w14:textId="3B34C80A" w:rsidR="00752A55" w:rsidRPr="00935681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Utilização livre pelo Operador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3710" w14:textId="72EAF52E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68E39DF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6332" w14:textId="7F3029ED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15 09 000 000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1802" w14:textId="75C56C72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aceitação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C9F6" w14:textId="31DE3B4A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B5E9" w14:textId="359552AF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an..19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99CA" w14:textId="3C91E462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acceptanceDate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B4AB" w14:textId="43F35127" w:rsidR="00752A55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de dados só deverá ser utilizado nas declarações complementares.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FF9B" w14:textId="687D1EEE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752A55" w14:paraId="7E6AE342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DAE641" w14:textId="659D552F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12 12 000 000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C01F16" w14:textId="5FD9CFCD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Autorização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754FCF" w14:textId="4205E29C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83703F" w14:textId="76D34D2A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99x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75F5A1" w14:textId="234443F0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Authorisation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5D0C09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A39A7F" w14:textId="0CEF1573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5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263052E9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3AF8" w14:textId="7777777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F232" w14:textId="26E986B1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212E" w14:textId="67E10A2B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EAAE" w14:textId="78B6E2FE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F08D" w14:textId="79414EEE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14D0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1CE5" w14:textId="597E078E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2D65C6FF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E1A9" w14:textId="349000F3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12 12 002 000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F939" w14:textId="13813BBA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B79A" w14:textId="5FDD130E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7C1E" w14:textId="3F30DAAD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5754" w14:textId="5041E97A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EF7C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23D7" w14:textId="0BA6C3DE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04CF600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D1C1" w14:textId="22A41C6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D113" w14:textId="0CE25AD0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9853" w14:textId="62C2844C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7A80" w14:textId="5B5A544A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4BE0" w14:textId="33607E50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C63C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E15C" w14:textId="17DA9E54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13D4677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0844" w14:textId="5692709C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12 12 080 000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F53E" w14:textId="4AF700D7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Titular da autorização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0B83" w14:textId="00E80EBA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7F12" w14:textId="6189A825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D7B1" w14:textId="79048495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holderOfTheAuthorisation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6869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4615" w14:textId="3D5F3813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2B2993CD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EC8999" w14:textId="7517E3E1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11 09 000 000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67969C" w14:textId="308E28B9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Regime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09CB52" w14:textId="58BD0FF5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O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C9CACD" w14:textId="681A002B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75F549" w14:textId="48856D7A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Procedure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4FD10E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13D043" w14:textId="41C5C4D3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5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707686D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04B3" w14:textId="0E1F4CDC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11 09 001 000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334D" w14:textId="61D4563B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Regime solicitado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D694" w14:textId="29FD0C1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E227" w14:textId="6BC6D04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CBB6" w14:textId="453258BD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requestedProcedure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BAEB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8CE3" w14:textId="3783362F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14A43F5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FC38" w14:textId="7C1E6B0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11 09 002 000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CE4E" w14:textId="35FCF2DD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Regime precedente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57A2" w14:textId="43FDE3EC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BEC3" w14:textId="7E1DB431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21AB" w14:textId="5496A560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previousProcedure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8D5D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065F" w14:textId="32532B2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71F8C507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4384743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1290C2" w14:textId="6FAB7F66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Regime adicional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483DE4" w14:textId="21434E96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7B1E62" w14:textId="2E2AA4F0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49652D" w14:textId="350659DD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AdditionalProcedure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BB4571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63CE93" w14:textId="4FB2427C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752A55" w14:paraId="48710EC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6839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2341" w14:textId="34504680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5892" w14:textId="06AD796A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985B" w14:textId="60528EBE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A132" w14:textId="4B94A7B3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AF3E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9A36" w14:textId="20F25B9D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290F2D2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38EF" w14:textId="4643E7A4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11 10 000 000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FBEB" w14:textId="361A5A71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Regime adicional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5111" w14:textId="2C0C6F0D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EC31" w14:textId="740D22EE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E6C0" w14:textId="3702032A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additionalProcedure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0A26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28B3" w14:textId="63404217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419DFB1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4BC0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0B52" w14:textId="64B69C29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2B51" w14:textId="4C91C5EF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BD28" w14:textId="0F633107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959A" w14:textId="6B5C8CCB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0858" w14:textId="58922AE0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D1D0" w14:textId="7A83B933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620E9132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47C5B3" w14:textId="63E5278B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13 14 000 000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784C8E" w14:textId="692AED6A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Outros intervenientes na cadeia logística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1DA5FA" w14:textId="2EE2E742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F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7518C0" w14:textId="51CE8A18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99x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4348AE" w14:textId="7B94A09E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AdditionalSupplyChainActor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480744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4B7D30" w14:textId="0FE2CECE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5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3321FED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0BF8" w14:textId="7777777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ED47" w14:textId="3A3A4570" w:rsidR="00752A55" w:rsidRPr="00935681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A1DE" w14:textId="6886B08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C31F" w14:textId="78C7EC49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77AB" w14:textId="33DAA13F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BB41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882D" w14:textId="6568AD20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48DA4210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CC63" w14:textId="78254A46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13 14 031 000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ECC5" w14:textId="499F549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369B" w14:textId="007E0E8A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A7A8" w14:textId="7F006F23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BF96" w14:textId="4EB49BF5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9205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89F5" w14:textId="01CFF055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3BA38FF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8312" w14:textId="0CD74EAD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0928" w14:textId="3AF2090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FF2C" w14:textId="72523F7D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2B4D" w14:textId="585AA3B5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1925" w14:textId="284735FD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50C5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7579" w14:textId="4EEEFF94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7E2F4390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5E1AE4" w14:textId="763FD9E8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13 09 000 000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3A43B7" w14:textId="0A97828F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Comprador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44A7BD" w14:textId="7178635D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9E3C990" w14:textId="3288E890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B8733A" w14:textId="494EA6DE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Buyer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2950B6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0A2B64" w14:textId="69646238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5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31D59EE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7CBC" w14:textId="6B3CEEE2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13 09 016 000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1894" w14:textId="1BA54971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CF44" w14:textId="2EFF38E9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33F3" w14:textId="103719B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DFB9" w14:textId="2CE23781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8C27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AD19" w14:textId="7D782846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518E3DA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7E9E" w14:textId="58DFA8C6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2B85" w14:textId="175A98DC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6907" w14:textId="09A6FD1A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17F9" w14:textId="6648855E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6A8B" w14:textId="07314676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5473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A6A8" w14:textId="0868D225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4B27FB0B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0D96EB" w14:textId="57D6C264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13 09 018 000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637B0E" w14:textId="64EC57A8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Endereço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749F15" w14:textId="59EBC65C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0797B0" w14:textId="45259AB4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52F11D" w14:textId="4EACB8B7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F8A585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2F2E42A" w14:textId="53372FB4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6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6F9F82F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26F6" w14:textId="5571260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13 09 018 019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8AE7" w14:textId="70CDFAEB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958F" w14:textId="291FF1AC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8065" w14:textId="49872754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5677" w14:textId="60FCA52B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00C6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9B59" w14:textId="575952CA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40C068E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2AAA" w14:textId="3085CB0D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A748" w14:textId="17CB76BC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1BB" w14:textId="7396C8EF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9533" w14:textId="7AA77354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9F85" w14:textId="05005D1F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6A8F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E775" w14:textId="7A012E9F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15A59CC9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58C4" w14:textId="0D7C86D1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13 09 018 021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1EC3" w14:textId="7D4CB173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E439" w14:textId="02408B75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4031" w14:textId="0132B298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5758" w14:textId="10FA0F58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7FA4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AB04" w14:textId="642B6E30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261A3C20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0CD2" w14:textId="57814DB9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13 09 018 022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9FE4" w14:textId="168F9198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D23B" w14:textId="1CD13077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0A8F" w14:textId="203CFA35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E3B9" w14:textId="5E5786D6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E689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BD55" w14:textId="5EDCB9CC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4AF7C974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434105A" w14:textId="1EF8428E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13 08 000 000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63FEAD" w14:textId="351E0C24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Vendedor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2DEC3F" w14:textId="5CC490A7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CCE59B" w14:textId="7BEE2CC2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915867" w14:textId="7B38035D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Seller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F9533D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FB339D" w14:textId="2EE5EE6A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5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60F8EB4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A097" w14:textId="4867C642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13 08 016 000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93BB" w14:textId="502DB149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27DD" w14:textId="03F71929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30F2" w14:textId="398CF2FE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AC67" w14:textId="6F52BD7B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A1E4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83B0" w14:textId="543C1543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6F9F74E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A702" w14:textId="5354485C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A5A8" w14:textId="6368E33C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0523" w14:textId="49E271A1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C0CB" w14:textId="0F2DF87F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049D" w14:textId="71A2CCCB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BED8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4D12" w14:textId="0D976B7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69EA9E70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B1DE13" w14:textId="68CD1A35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13 08 018 000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A13F58" w14:textId="1F735632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Endereço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07CE8A" w14:textId="26BE8811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8B471E" w14:textId="7676CE16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343292" w14:textId="46CD20FF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8501BA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A00B9E" w14:textId="4677ABFB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6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2C4CA10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8214" w14:textId="12C9DCF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13 08 018 019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1414" w14:textId="652EA048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22CE" w14:textId="48C7DEF8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DCA8" w14:textId="36C1B0C1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C5C4" w14:textId="3FA69BBA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C2E9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3BF9" w14:textId="75B11093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1BBC3DE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3EBA" w14:textId="1F9F19D0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13 08 018 020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446E" w14:textId="35AE0D11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0826" w14:textId="71380A1B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91FD" w14:textId="0DE8B236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7E3C" w14:textId="33097398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B037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27D0" w14:textId="0CA46DF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1D8355CF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C7F7" w14:textId="527F963A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13 08 018 021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056D" w14:textId="03B31979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75E" w14:textId="08E4E7BD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32C9" w14:textId="509AFAA7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275A" w14:textId="648EACF6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9BD5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2932" w14:textId="508E4078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30568A1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B931" w14:textId="02FBE262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13 08 018 022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5CC0" w14:textId="14287729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0452" w14:textId="6F702427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9E12" w14:textId="3C27EF38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021D" w14:textId="63110558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E9C1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5513" w14:textId="1F06DE2F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654B9E77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319529" w14:textId="210B23E8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13 01 000 000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33FF4B" w14:textId="436D4B9B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Exportador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D598F8" w14:textId="52FA485B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5A28D3" w14:textId="66B6BD19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DD1278" w14:textId="0B815375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Exporter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1A9468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9BC3BB7" w14:textId="7B6B6E24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5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0749AE8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FB0D" w14:textId="30B92485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13 01 016 000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E6CE" w14:textId="49BAD3FD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58CE" w14:textId="1F636A4D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CD39" w14:textId="43F1DA33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DD40" w14:textId="304CA248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960D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343C" w14:textId="06FA7023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6896ED5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8317" w14:textId="011C22D0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CE71" w14:textId="2F7030DF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8AA9" w14:textId="7E0FB466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456B" w14:textId="3B88AD25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F36A" w14:textId="05673EE2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DF4E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9D35" w14:textId="64E420C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1EC433B8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11820B" w14:textId="6800DE8D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13 01 018 000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B6A528" w14:textId="0466B6B8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Endereço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EABC1B" w14:textId="737C6F1B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3F4A13" w14:textId="07BF5CD7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0994E4" w14:textId="53596BA9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A1CE70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796FD7" w14:textId="28841E25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6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1D7FC11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9FEB" w14:textId="491F5CC2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13 01 018 019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B377" w14:textId="53364A4E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C5CF" w14:textId="64CD6548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470E" w14:textId="36B357EB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A80D" w14:textId="1940A744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B008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EB0A" w14:textId="605DADD3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49F31D5F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7AE8" w14:textId="0EBAA5DF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E961" w14:textId="297A261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F293" w14:textId="4E151906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BE0F" w14:textId="1A6DEA00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F1F6" w14:textId="05B6CE48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19CD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8021" w14:textId="5114502F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1EF8F226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C29B" w14:textId="4F6E5C78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13 01 018 021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9CE9" w14:textId="57DE3811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6000" w14:textId="0319C12A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B32B" w14:textId="0E142BB2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6A49" w14:textId="36DD116D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617E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D2B2" w14:textId="59F25132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0C8A94A2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09E3" w14:textId="3B74C61F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13 01 018 022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3F54" w14:textId="09E160B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48A5" w14:textId="26490575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8E3A" w14:textId="5A632854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07F5" w14:textId="290EFBA7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2763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AB39" w14:textId="3ED9070A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22073872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D3C619" w14:textId="77777777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63B561" w14:textId="0A0D2DDB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Origem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320D4C" w14:textId="36A4E621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8350C41" w14:textId="6F1D42F9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23E5F8" w14:textId="509F3322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Origin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3A1217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D4E2A3" w14:textId="06796FC1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5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751397C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1D19" w14:textId="0BB32BD4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16 08 000 000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4476" w14:textId="73A518D6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 de origem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50C9" w14:textId="1FB6CC1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1AC5" w14:textId="42C176D6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B2AF" w14:textId="12F8C4B7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countryOfOrigin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C97B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3F5C" w14:textId="6C9F5334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0E765412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9FBC" w14:textId="6C84006A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16 09 000 000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A5EC" w14:textId="1F10E675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origem preferencial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122B" w14:textId="6665EB65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E7BE" w14:textId="6F047A2C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41FD" w14:textId="19CFED30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countryOfPreferentialOrigin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31D7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0861" w14:textId="58CB0003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292FF511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7F0113" w14:textId="77777777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590A59" w14:textId="2FD95EB3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País de expedição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EEC703" w14:textId="4112C47B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5566EC" w14:textId="08087928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5A6BB7" w14:textId="481C982C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CountryOfDispatch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E30840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C03EA4" w14:textId="0C06A302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5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2825665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10BE" w14:textId="3DD4497C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16 06 000 000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087C" w14:textId="1413FC22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 de expedição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777C" w14:textId="5DBC4EE9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7C08" w14:textId="1C2C2114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0A49" w14:textId="63FDCD56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countryOfDispatch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6D85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6521" w14:textId="1ABB4A9D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4A2FB737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247463" w14:textId="77777777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91CEEF" w14:textId="23948782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Destino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BC7FE9" w14:textId="141F477E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840CB8" w14:textId="0F066845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E8F171" w14:textId="03DADB17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Destination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836CF7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F835AB" w14:textId="7E13A16C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5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6E3D9D1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78E6" w14:textId="4CC025D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16 03 000 000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E679" w14:textId="027882A6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 de destino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7E68" w14:textId="6438D01A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3C70" w14:textId="72945F52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7AAB" w14:textId="4119B085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countryOfDestination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ADC4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0228" w14:textId="1195AF2B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681821C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517F" w14:textId="00D5AA3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16 04 000 000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3174" w14:textId="1FEFB34F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Região de destino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1172" w14:textId="49BEA16F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283E" w14:textId="31440C75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A699" w14:textId="1A9EC0AB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regionOfDestination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76A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B150" w14:textId="575223A1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6447E16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4862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AC1F" w14:textId="349E8502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F6E7" w14:textId="406162BC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ED5C" w14:textId="7315AB4C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BC69" w14:textId="21597D1F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E7C0" w14:textId="0121C124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A842" w14:textId="06FB425F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1BC804B8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C71B52" w14:textId="77777777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6FF015" w14:textId="6369CC3A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Mercadoria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5A208F" w14:textId="6CCCAE8D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9FDA01" w14:textId="03513D21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7B19DA" w14:textId="5EA2CFA9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Commodity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9B9098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06ED3C" w14:textId="27057AD6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5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1D212D5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D3A8" w14:textId="1CD51410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18 05 000 000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7C90" w14:textId="356F58CB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Descrição das mercadorias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AAC7" w14:textId="0BAE3951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87E8" w14:textId="35D99C89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B388" w14:textId="785711E0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descriptionOfGoods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69F4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B817" w14:textId="3F55C3F9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7276789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F570" w14:textId="45FCCBD0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18 08 000 000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C53F" w14:textId="0E23C2C2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CUS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C998" w14:textId="0CF337F0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9F8A" w14:textId="69B5B326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an9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4A5E" w14:textId="7AA6A526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CUSCode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52A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F067" w14:textId="661A95A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50AD6A02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DD97" w14:textId="27C8A066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99 01 000 000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D5D4" w14:textId="56BE4271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935681">
              <w:rPr>
                <w:b/>
                <w:bCs/>
                <w:color w:val="000000"/>
                <w:szCs w:val="24"/>
              </w:rPr>
              <w:t>Número de ordem do contingente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F60B" w14:textId="5C07DDA3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B72C" w14:textId="34CEA855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EF25" w14:textId="771C90DA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quotaOrderNumber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4851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1828" w14:textId="1DEE0271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1D8A77D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07C9" w14:textId="6424FE99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18 10 000 000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9EE8" w14:textId="7A481EF3" w:rsidR="00752A55" w:rsidRPr="00935681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mercadoria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11E8" w14:textId="3BD85BA5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D337" w14:textId="76409D15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A7F8" w14:textId="27D72E29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typeOfGoods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9768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411A" w14:textId="0512945E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752A55" w14:paraId="20666FFC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E545FF" w14:textId="14E2E872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18 09 000 000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BB2718" w14:textId="5FFC2558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Código da mercadoria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D7AD4B" w14:textId="67318931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1FED89" w14:textId="7269100A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E8920F" w14:textId="43993769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CommodityCode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383BDE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5D7536" w14:textId="67EF80A6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752A55" w14:paraId="515EAC76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6581" w14:textId="380B163E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18 09 056 000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C64D" w14:textId="1C61072A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Código SH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59E7" w14:textId="515CAA6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DC45" w14:textId="6B020A95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0561" w14:textId="485CD5D0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harmonizedSystemSubheadingCode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2A90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A55C" w14:textId="2C8364C1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4E87196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53CD" w14:textId="2FE58E55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AA3F" w14:textId="14922288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NC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3DBB" w14:textId="4543721B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F8BD" w14:textId="477D4036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4148" w14:textId="2B153F9F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combinedNomenclatureCode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19BC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0C14" w14:textId="69366EB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010B40F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E8A9" w14:textId="27C78731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58FD" w14:textId="2C9A1F45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TARIC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A13A" w14:textId="2FAE6F73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F434" w14:textId="51F654A6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4954" w14:textId="721A3988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taricCode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FE91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05D4" w14:textId="731E1B07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69AC6B58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E3AC9C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61976B" w14:textId="169EEECE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Código adicional TARIC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FAA6EE" w14:textId="6A3C1486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E2E81B" w14:textId="1DEC41A8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EF2029" w14:textId="0B9F8FDE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TaricAdditionalCode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B1A242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AA7DE4" w14:textId="035EF638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7</w:t>
            </w:r>
            <w:r>
              <w:t xml:space="preserve"> </w:t>
            </w:r>
          </w:p>
        </w:tc>
      </w:tr>
      <w:tr w:rsidR="00752A55" w14:paraId="5C64903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C09D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F9AF" w14:textId="18FD380E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A6AF" w14:textId="455C375E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6802" w14:textId="08038BC1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E5CE" w14:textId="08A5647F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B17C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8485" w14:textId="4C0D154E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752A55" w14:paraId="62E1944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46CB" w14:textId="03032FD5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18 09 059 000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E078" w14:textId="2C4EBA66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adicional TARIC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25DA" w14:textId="6351A17D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CFE6" w14:textId="4DAD1F5C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6AC5" w14:textId="0598FC4B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taricAdditionalCode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D497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9A92" w14:textId="591383FD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752A55" w14:paraId="192F6B0A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152C90D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F7DD53" w14:textId="4B2A2C7C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Código adicional nacional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F29EAF" w14:textId="2BF96053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BE57D9" w14:textId="18F10A60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3CE31F" w14:textId="7227BD85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NationalAdditionalCode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E1D416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921B55" w14:textId="799E7D71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7</w:t>
            </w:r>
            <w:r>
              <w:t xml:space="preserve"> </w:t>
            </w:r>
          </w:p>
        </w:tc>
      </w:tr>
      <w:tr w:rsidR="00752A55" w14:paraId="2F972B0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5281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E5E6" w14:textId="555B949F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6386" w14:textId="35617E1D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E3A5" w14:textId="4A533606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1438" w14:textId="640A8487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9C09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CA20" w14:textId="028B1579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752A55" w14:paraId="515437C6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14DF" w14:textId="26EC7994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18 09 060 000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7A50" w14:textId="5900E3A7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adicional nacional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3DF4" w14:textId="122A630D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B33F" w14:textId="7F2693FB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7099" w14:textId="0607EF1C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nationalAdditionalCode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68F5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74DD" w14:textId="796CC070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752A55" w14:paraId="20BA6549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204F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5064" w14:textId="29CC6EC6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D011" w14:textId="22C25FD3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D771" w14:textId="15E2D67B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FDE3" w14:textId="3A4AE255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E6A0" w14:textId="65D9B2D0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5707" w14:textId="6BADD0E4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752A55" w14:paraId="5828C49E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5DFBFD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98D766" w14:textId="2F0BCA39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Medidas das mercadorias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8C50A0" w14:textId="7259CAF7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FDEB88" w14:textId="79CC52E6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419F57" w14:textId="2E95346C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GoodsMeasure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8AABC3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EC4BE7" w14:textId="2D08D83F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752A55" w14:paraId="2EDD41DF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3987" w14:textId="7934D0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18 01 000 000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9C8D" w14:textId="7A2E6EDF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Massa líquida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A305" w14:textId="626054C6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A978" w14:textId="6E9B08D9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3258" w14:textId="54A9B214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netMass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13F6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B4D7" w14:textId="0D2181E9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79F8EFF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A3A4" w14:textId="5E1B7661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18 02 000 000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9954" w14:textId="5E994D5D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Unidades suplementares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01AF" w14:textId="3A39D8BB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6C11" w14:textId="23E222EF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ABAE" w14:textId="1A62823F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supplementaryUnits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1470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11E8" w14:textId="502B748A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60ACC14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4912" w14:textId="5E80550D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18 04 000 000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0CD0" w14:textId="7C4BC8C2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bruta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2FCD" w14:textId="0261B00B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93B5" w14:textId="24F77D75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3E21" w14:textId="5E28B8E3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grossMass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3462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5684" w14:textId="5B49D52C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76AEE916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246077" w14:textId="77777777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9573F2" w14:textId="2F30F1B8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Linha da fatura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8DE608" w14:textId="03B5FC16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BE6F96" w14:textId="77947C1B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1x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CBAD8D" w14:textId="166A06C8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InvoiceLine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CDCED1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84048A" w14:textId="7C92DA94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6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0BC4FCC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56DF" w14:textId="1F22A741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14 08 000 000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895F" w14:textId="0F77223D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Montante da adição faturado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CB9E" w14:textId="6869256C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3887" w14:textId="1DDA7FCD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5B7F" w14:textId="7AD970AC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itemAmountInvoiced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09C6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EDD7" w14:textId="02C47ABD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0F88E0DF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384B65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B13F94" w14:textId="1127816A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Cálculo das imposições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E0DB19" w14:textId="339C6E0A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4208C0" w14:textId="133647C2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569035" w14:textId="246B93F4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CalculationOfTaxes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E70EA7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2A0EDC" w14:textId="4E17AD24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752A55" w14:paraId="5A01755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1D15" w14:textId="04FF7229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14 16 000 000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8970" w14:textId="56CB436B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 w:rsidRPr="00935681">
              <w:rPr>
                <w:b/>
                <w:bCs/>
                <w:color w:val="000000"/>
                <w:szCs w:val="24"/>
              </w:rPr>
              <w:t>Montante total dos direitos e imposições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9395" w14:textId="4EE6465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ABBF" w14:textId="5E1E4A1B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9874" w14:textId="2A79224C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totalDutiesAndTaxesAmount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5A5B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2216" w14:textId="04257E94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5C4D15B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DAA7" w14:textId="1447959B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14 11 000 000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0266" w14:textId="194319A7" w:rsidR="00752A55" w:rsidRPr="00935681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Preferência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D2B5" w14:textId="3E3BD3F1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2074" w14:textId="183E87D7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CC8B" w14:textId="31EDFAEE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preference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D880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5E79" w14:textId="11C03C4E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752A55" w14:paraId="2DCD382A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AB8701" w14:textId="34F06E90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14 03 000 000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67074F" w14:textId="06CE52D9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Direitos e imposições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902249" w14:textId="344CFBB7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803A64" w14:textId="08616DC1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4CC912" w14:textId="1CBC4986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DutiesAndTaxes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CAA0F8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8DED16" w14:textId="7E5D6D4C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7</w:t>
            </w:r>
            <w:r>
              <w:t xml:space="preserve"> </w:t>
            </w:r>
          </w:p>
        </w:tc>
      </w:tr>
      <w:tr w:rsidR="00752A55" w14:paraId="52512F3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E202" w14:textId="7777777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1615" w14:textId="0F8DE7A4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F5AC" w14:textId="51FC460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C3B7" w14:textId="1E54A5F2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239D" w14:textId="07AEA0AD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1999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DB13" w14:textId="5156CC03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752A55" w14:paraId="2757C886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9CDD" w14:textId="6DB47194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14 03 039 000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BFD9" w14:textId="3E761DBF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imposição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C173" w14:textId="54600047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158C" w14:textId="01F7801C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5B40" w14:textId="0EFA5D42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7359" w14:textId="77777777" w:rsidR="00752A55" w:rsidRPr="00935681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1A03" w14:textId="35D87177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752A55" w14:paraId="7861419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70E1" w14:textId="77777777" w:rsidR="00752A55" w:rsidRDefault="00752A55" w:rsidP="00752A55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312B" w14:textId="461DF5C0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2443" w14:textId="0669B413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F434" w14:textId="202DF0E8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753D" w14:textId="1D7FAA02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72DC" w14:textId="45A9CB45" w:rsidR="00752A55" w:rsidRPr="00935681" w:rsidRDefault="00752A55" w:rsidP="00752A55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499F" w14:textId="1DE7E6EB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752A55" w14:paraId="7003C6C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815F" w14:textId="5BECC57C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14 03 038 000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0051" w14:textId="25610B21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Método de pagamento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DEFE" w14:textId="16F4A5BE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9F9F" w14:textId="428718B4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7F6F" w14:textId="53CB9173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methodOfPayment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BC03" w14:textId="4397BD5F" w:rsidR="00752A55" w:rsidRPr="00935681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8E24" w14:textId="2F48C220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752A55" w14:paraId="0EA98F9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3F78" w14:textId="19F750BB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14 03 042 000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BA88" w14:textId="3FE0CF7B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de imposição devido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C85F" w14:textId="2E846858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E3F7" w14:textId="18362B2E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5386" w14:textId="2B9B9314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payableTaxAmount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F886" w14:textId="77777777" w:rsidR="00752A55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F30A" w14:textId="0A662150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752A55" w14:paraId="76D2EC18" w14:textId="77777777" w:rsidTr="00BB304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ADEE93" w14:textId="14B85227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 xml:space="preserve">14 03 040 000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A64256" w14:textId="7E345856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Base tributável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4BBB48" w14:textId="392DE7F5" w:rsidR="00752A55" w:rsidRPr="00BB304A" w:rsidRDefault="00752A55" w:rsidP="00752A55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C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5C6B0E" w14:textId="312880A4" w:rsidR="00752A55" w:rsidRPr="00BB304A" w:rsidRDefault="00752A55" w:rsidP="00752A55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99x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83F73D" w14:textId="79DBD6DC" w:rsidR="00752A55" w:rsidRPr="00BB304A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BB304A">
              <w:rPr>
                <w:b/>
                <w:bCs/>
                <w:snapToGrid w:val="0"/>
                <w:color w:val="0000FF"/>
              </w:rPr>
              <w:t>TaxBase</w:t>
            </w:r>
            <w:proofErr w:type="spellEnd"/>
            <w:r w:rsidRPr="00BB304A">
              <w:rPr>
                <w:b/>
                <w:bCs/>
                <w:snapToGrid w:val="0"/>
                <w:color w:val="0000FF"/>
              </w:rPr>
              <w:t>&gt;</w:t>
            </w:r>
            <w:r w:rsidRPr="00BB304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B0C270" w14:textId="77777777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8203661" w14:textId="01CEBA79" w:rsidR="00752A55" w:rsidRPr="00BB304A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BB304A">
              <w:rPr>
                <w:b/>
                <w:bCs/>
                <w:snapToGrid w:val="0"/>
                <w:color w:val="0000FF"/>
              </w:rPr>
              <w:t>8</w:t>
            </w:r>
            <w:r w:rsidRPr="00BB304A">
              <w:rPr>
                <w:b/>
                <w:bCs/>
              </w:rPr>
              <w:t xml:space="preserve"> </w:t>
            </w:r>
          </w:p>
        </w:tc>
      </w:tr>
      <w:tr w:rsidR="00752A55" w14:paraId="3BB5E04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AEF" w14:textId="77777777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AB66" w14:textId="4B69837E" w:rsidR="00752A55" w:rsidRDefault="00752A55" w:rsidP="00752A55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20DA" w14:textId="29E65D1B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18E5" w14:textId="7C6DA6BF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F0E5" w14:textId="494E3BD6" w:rsidR="00752A55" w:rsidRDefault="00752A55" w:rsidP="00752A55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43A8" w14:textId="77777777" w:rsidR="00752A55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3BED" w14:textId="595A5D0D" w:rsidR="00752A55" w:rsidRDefault="00752A55" w:rsidP="00752A55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9</w:t>
            </w:r>
          </w:p>
        </w:tc>
      </w:tr>
      <w:tr w:rsidR="00752A55" w14:paraId="75E905D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995A" w14:textId="0791B7DD" w:rsidR="00752A55" w:rsidRDefault="00752A55" w:rsidP="00752A55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14 03 040 041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C360" w14:textId="7C4759F2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da imposição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FDC3" w14:textId="58528FC0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EB0B" w14:textId="7C3EDC7F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n..17,3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F099" w14:textId="24BFF6D7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taxRate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CAC3" w14:textId="77777777" w:rsidR="00752A55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88FC" w14:textId="736D53C5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</w:tr>
      <w:tr w:rsidR="00752A55" w14:paraId="296A9B3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57F2" w14:textId="79D17128" w:rsidR="00752A55" w:rsidRDefault="00752A55" w:rsidP="00752A55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14 03 040 005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B4EF" w14:textId="72EF061C" w:rsidR="00752A55" w:rsidRDefault="00752A55" w:rsidP="00752A55">
            <w:pPr>
              <w:rPr>
                <w:b/>
                <w:bCs/>
                <w:color w:val="000000"/>
                <w:szCs w:val="24"/>
              </w:rPr>
            </w:pPr>
            <w:r w:rsidRPr="00935681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FC62" w14:textId="56CA66AB" w:rsidR="00752A55" w:rsidRDefault="00752A55" w:rsidP="00752A55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00FD" w14:textId="2DD189C3" w:rsidR="00752A55" w:rsidRDefault="00752A55" w:rsidP="00752A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A508" w14:textId="5A9EB6EF" w:rsidR="00752A55" w:rsidRDefault="00752A55" w:rsidP="00752A55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E372" w14:textId="77777777" w:rsidR="00752A55" w:rsidRDefault="00752A55" w:rsidP="00752A55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6774" w14:textId="15DCD867" w:rsidR="00752A55" w:rsidRDefault="00752A55" w:rsidP="00752A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</w:tr>
      <w:tr w:rsidR="006B3A69" w14:paraId="7EB1E6E6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0D50" w14:textId="77777777" w:rsidR="006B3A69" w:rsidRDefault="006B3A69" w:rsidP="006B3A69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BC30" w14:textId="6FE29D3D" w:rsidR="006B3A69" w:rsidRPr="00E242CE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E242CE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364F" w14:textId="63B72964" w:rsidR="006B3A69" w:rsidRPr="00E242CE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 w:rsidRPr="00E242CE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495E" w14:textId="04BBC177" w:rsidR="006B3A69" w:rsidRPr="00E242CE" w:rsidRDefault="006B3A69" w:rsidP="006B3A69">
            <w:pPr>
              <w:jc w:val="center"/>
              <w:rPr>
                <w:color w:val="000000"/>
                <w:szCs w:val="24"/>
              </w:rPr>
            </w:pPr>
            <w:r w:rsidRPr="00E242CE"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7EBA" w14:textId="31F9A76E" w:rsidR="006B3A69" w:rsidRPr="00E242CE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E242CE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E242CE">
              <w:rPr>
                <w:b/>
                <w:bCs/>
                <w:snapToGrid w:val="0"/>
                <w:szCs w:val="24"/>
              </w:rPr>
              <w:t>CCQualifierForMeasurementUnitAndQualifier</w:t>
            </w:r>
            <w:proofErr w:type="spellEnd"/>
            <w:r w:rsidRPr="00E242CE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8EC6" w14:textId="5198FF73" w:rsidR="006B3A69" w:rsidRPr="00E242CE" w:rsidRDefault="006B3A69" w:rsidP="006B3A69">
            <w:pPr>
              <w:rPr>
                <w:color w:val="000000"/>
                <w:szCs w:val="24"/>
              </w:rPr>
            </w:pPr>
            <w:r w:rsidRPr="00E242CE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F64E" w14:textId="4781482C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</w:tr>
      <w:tr w:rsidR="006B3A69" w14:paraId="6868707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979E" w14:textId="09AF0F6D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14 03 040 006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8168" w14:textId="1BEF70B0" w:rsidR="006B3A69" w:rsidRPr="00935681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5A09" w14:textId="4BC2CA3B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CA49" w14:textId="1642FA59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2324" w14:textId="2D22E127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0701" w14:textId="77777777" w:rsidR="006B3A69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6C8E" w14:textId="2E245F20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</w:tr>
      <w:tr w:rsidR="006B3A69" w14:paraId="3D87219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7E9B" w14:textId="0420E4B8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14 03 040 014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BBF3" w14:textId="7CF31D2A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4998" w14:textId="15B2C88D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30C5" w14:textId="7A3E1075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ECA1" w14:textId="3A66B6E8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A817" w14:textId="77777777" w:rsidR="006B3A69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5EC3" w14:textId="1183C1AB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</w:tr>
      <w:tr w:rsidR="006B3A69" w14:paraId="795EBDC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88E8" w14:textId="42A38337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14 03 040 043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FCC1" w14:textId="15ED9BA4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da imposição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551A" w14:textId="5778A111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89E2" w14:textId="658B9AC5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68DB" w14:textId="172B81CC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taxAmount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9DE1" w14:textId="77777777" w:rsidR="006B3A69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B88D" w14:textId="7B1F27AD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</w:tr>
      <w:tr w:rsidR="006B3A69" w14:paraId="670BB5AF" w14:textId="77777777" w:rsidTr="00933EA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12CC64" w14:textId="4745E01A" w:rsidR="006B3A69" w:rsidRPr="00933EAA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 xml:space="preserve">14 12 000 000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381B14" w14:textId="5EB32401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Valor postal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73A6C2" w14:textId="19791D0C" w:rsidR="006B3A69" w:rsidRPr="00933EAA" w:rsidRDefault="006B3A69" w:rsidP="006B3A69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C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D127CF" w14:textId="565C114D" w:rsidR="006B3A69" w:rsidRPr="00933EAA" w:rsidRDefault="006B3A69" w:rsidP="006B3A69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1x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F1070B" w14:textId="25109CCD" w:rsidR="006B3A69" w:rsidRPr="00933EAA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933EAA">
              <w:rPr>
                <w:b/>
                <w:bCs/>
                <w:snapToGrid w:val="0"/>
                <w:color w:val="0000FF"/>
              </w:rPr>
              <w:t>PostalValue</w:t>
            </w:r>
            <w:proofErr w:type="spellEnd"/>
            <w:r w:rsidRPr="00933EAA">
              <w:rPr>
                <w:b/>
                <w:bCs/>
                <w:snapToGrid w:val="0"/>
                <w:color w:val="0000FF"/>
              </w:rPr>
              <w:t>&gt;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A7F87B" w14:textId="77777777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F44519" w14:textId="095C388C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6</w:t>
            </w:r>
            <w:r w:rsidRPr="00933EAA">
              <w:rPr>
                <w:b/>
                <w:bCs/>
              </w:rPr>
              <w:t xml:space="preserve"> </w:t>
            </w:r>
          </w:p>
        </w:tc>
      </w:tr>
      <w:tr w:rsidR="006B3A69" w14:paraId="64BBC52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564E" w14:textId="1287DCFD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14 12 012 000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C147" w14:textId="01358BA3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C3EB" w14:textId="7E3AA8C1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E36B" w14:textId="2B68EB54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3991" w14:textId="7318B43A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4446" w14:textId="77777777" w:rsidR="006B3A69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E7AF" w14:textId="15C7168D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6B3A69" w14:paraId="4E623C2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4F88" w14:textId="29AA1376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14 12 014 000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DEAA" w14:textId="7CB95C4C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D375" w14:textId="6E16C5EB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1615" w14:textId="32C9647D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F0A7" w14:textId="5D0E8D90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2C61" w14:textId="77777777" w:rsidR="006B3A69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6CDD" w14:textId="1259B9BD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6B3A69" w14:paraId="6EB59303" w14:textId="77777777" w:rsidTr="00933EA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0369D1" w14:textId="46D5D1AD" w:rsidR="006B3A69" w:rsidRPr="00933EAA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 xml:space="preserve">18 06 000 000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FF309F" w14:textId="13D9AFCB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Volumes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F9185C" w14:textId="2139BF56" w:rsidR="006B3A69" w:rsidRPr="00933EAA" w:rsidRDefault="006B3A69" w:rsidP="006B3A69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C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2837AB" w14:textId="3F6E0FBF" w:rsidR="006B3A69" w:rsidRPr="00933EAA" w:rsidRDefault="006B3A69" w:rsidP="006B3A69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99x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EC8871" w14:textId="7C5EF37E" w:rsidR="006B3A69" w:rsidRPr="00933EAA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933EAA">
              <w:rPr>
                <w:b/>
                <w:bCs/>
                <w:snapToGrid w:val="0"/>
                <w:color w:val="0000FF"/>
              </w:rPr>
              <w:t>Packaging</w:t>
            </w:r>
            <w:proofErr w:type="spellEnd"/>
            <w:r w:rsidRPr="00933EAA">
              <w:rPr>
                <w:b/>
                <w:bCs/>
                <w:snapToGrid w:val="0"/>
                <w:color w:val="0000FF"/>
              </w:rPr>
              <w:t>&gt;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3B317E" w14:textId="77777777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E66B77" w14:textId="61B01232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5</w:t>
            </w:r>
            <w:r w:rsidRPr="00933EAA">
              <w:rPr>
                <w:b/>
                <w:bCs/>
              </w:rPr>
              <w:t xml:space="preserve"> </w:t>
            </w:r>
          </w:p>
        </w:tc>
      </w:tr>
      <w:tr w:rsidR="006B3A69" w14:paraId="47DCD37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AE13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EBF7" w14:textId="7DAA02A1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2D23" w14:textId="7E33CF5F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5959" w14:textId="68DA7A0F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B008" w14:textId="4886796E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F0C1" w14:textId="77777777" w:rsidR="006B3A69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11C1" w14:textId="69ED5A4F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6D2377C9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9780" w14:textId="04B75CA0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18 06 003 000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E92F" w14:textId="09690A52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volumes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8831" w14:textId="1DBD9501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8AA7" w14:textId="0D09F719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141E" w14:textId="5259223E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8882" w14:textId="77777777" w:rsidR="006B3A69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B33F" w14:textId="40838C26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1D65C40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DFB7" w14:textId="641DAB43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18 06 004 000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378F" w14:textId="61401310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volumes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5F1C" w14:textId="722831F7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A040" w14:textId="6827B136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n..8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5A05" w14:textId="4105A68F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numberOfPackages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3016" w14:textId="77777777" w:rsidR="006B3A69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6D4C" w14:textId="10D3A35A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4B4C324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B963" w14:textId="4530B277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18 06 054 000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FD01" w14:textId="783B6AAD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Marcas de expedição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FABB" w14:textId="1A785AD2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E34E" w14:textId="1640FA64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D51E" w14:textId="55D28879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shippingMarks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B910" w14:textId="77777777" w:rsidR="006B3A69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7A7E" w14:textId="08CA6200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613715FE" w14:textId="77777777" w:rsidTr="00933EA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C0FC71" w14:textId="195399F3" w:rsidR="006B3A69" w:rsidRPr="00933EAA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lastRenderedPageBreak/>
              <w:t xml:space="preserve">12 01 000 000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A16DC4" w14:textId="3745CF9A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Documentos precedentes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FCD58F" w14:textId="0C3A1600" w:rsidR="006B3A69" w:rsidRPr="00933EAA" w:rsidRDefault="006B3A69" w:rsidP="006B3A69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C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99DB98" w14:textId="2B6AA351" w:rsidR="006B3A69" w:rsidRPr="00933EAA" w:rsidRDefault="006B3A69" w:rsidP="006B3A69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99x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8A0773" w14:textId="35081F70" w:rsidR="006B3A69" w:rsidRPr="00933EAA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933EAA">
              <w:rPr>
                <w:b/>
                <w:bCs/>
                <w:snapToGrid w:val="0"/>
                <w:color w:val="0000FF"/>
              </w:rPr>
              <w:t>PreviousDocument</w:t>
            </w:r>
            <w:proofErr w:type="spellEnd"/>
            <w:r w:rsidRPr="00933EAA">
              <w:rPr>
                <w:b/>
                <w:bCs/>
                <w:snapToGrid w:val="0"/>
                <w:color w:val="0000FF"/>
              </w:rPr>
              <w:t>&gt;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4C8738" w14:textId="77777777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EC2AE9" w14:textId="13AACA55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5</w:t>
            </w:r>
            <w:r w:rsidRPr="00933EAA">
              <w:rPr>
                <w:b/>
                <w:bCs/>
              </w:rPr>
              <w:t xml:space="preserve"> </w:t>
            </w:r>
          </w:p>
        </w:tc>
      </w:tr>
      <w:tr w:rsidR="006B3A69" w14:paraId="3223C80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0516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E1ED" w14:textId="21BD9235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1F22" w14:textId="009EB0AF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339E" w14:textId="7C21E523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0D31" w14:textId="31178DDC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CDA4" w14:textId="77777777" w:rsidR="006B3A69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F94D" w14:textId="6FA9EDFC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7D7CD9B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DDF2" w14:textId="39B92C6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12 01 001 000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755C" w14:textId="0FE94D0E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F6B5" w14:textId="043DB934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3EA6" w14:textId="4EF6AC53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15F3" w14:textId="683DBAFA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0E97" w14:textId="77777777" w:rsidR="006B3A69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8A19" w14:textId="233AE5F5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597F0E92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67D1" w14:textId="7A5ECBC8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7E1D" w14:textId="21BCA235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F96C" w14:textId="5CA78A1E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8ABD" w14:textId="226A89F3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3AB9" w14:textId="6C3AFC14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7850" w14:textId="77777777" w:rsidR="006B3A69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7C3C" w14:textId="2DE56C13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6F5035F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9D9B" w14:textId="77777777" w:rsidR="006B3A69" w:rsidRDefault="006B3A69" w:rsidP="006B3A69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0314" w14:textId="7332FA4D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B97C" w14:textId="05B95762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8BC3" w14:textId="325A045F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8247" w14:textId="42668C13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C575" w14:textId="73188D64" w:rsidR="006B3A69" w:rsidRDefault="006B3A69" w:rsidP="006B3A69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EB9F" w14:textId="0FF52307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2A9EE07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76E4" w14:textId="2C15AE7D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12 01 003 000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EEA8" w14:textId="56D3BDE9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volumes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772D" w14:textId="14297EF2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D282" w14:textId="16F7C197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CB46" w14:textId="39CA6FC2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149E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E996" w14:textId="262E3E45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33F4E0F2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5D31" w14:textId="54666AB8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12 01 004 000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2893" w14:textId="781907A1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volumes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47F9" w14:textId="7346B62E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FA9E" w14:textId="5B5C356A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n..8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4D1A" w14:textId="61A6D07C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numberOfPackages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9FC8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A47B" w14:textId="57990448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601ECBB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3AA2" w14:textId="187AFBB0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12 01 005 000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13C0" w14:textId="4116433D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5681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5763" w14:textId="0E1E4CC3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3201" w14:textId="3B7380E6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1D50" w14:textId="5924C9E6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74CE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EE81" w14:textId="73626E4B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2EDAD8E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9A2F" w14:textId="77777777" w:rsidR="006B3A69" w:rsidRDefault="006B3A69" w:rsidP="006B3A69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D0FF" w14:textId="66EF9BA0" w:rsidR="006B3A69" w:rsidRPr="00E242CE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E242CE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8AE5" w14:textId="11322F68" w:rsidR="006B3A69" w:rsidRPr="00E242CE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 w:rsidRPr="00E242CE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5F3D" w14:textId="4D5159EF" w:rsidR="006B3A69" w:rsidRPr="00E242CE" w:rsidRDefault="006B3A69" w:rsidP="006B3A69">
            <w:pPr>
              <w:jc w:val="center"/>
              <w:rPr>
                <w:color w:val="000000"/>
                <w:szCs w:val="24"/>
              </w:rPr>
            </w:pPr>
            <w:r w:rsidRPr="00E242CE"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7E27" w14:textId="44F405A8" w:rsidR="006B3A69" w:rsidRPr="00E242CE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E242CE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E242CE">
              <w:rPr>
                <w:b/>
                <w:bCs/>
                <w:snapToGrid w:val="0"/>
                <w:szCs w:val="24"/>
              </w:rPr>
              <w:t>CCQualifierForMeasurementUnitAndQualifier</w:t>
            </w:r>
            <w:proofErr w:type="spellEnd"/>
            <w:r w:rsidRPr="00E242CE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7397" w14:textId="6089E415" w:rsidR="006B3A69" w:rsidRPr="00E242CE" w:rsidRDefault="006B3A69" w:rsidP="006B3A69">
            <w:pPr>
              <w:rPr>
                <w:color w:val="000000"/>
                <w:szCs w:val="24"/>
              </w:rPr>
            </w:pPr>
            <w:r w:rsidRPr="00E242CE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1E06" w14:textId="6F42F928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0B670E7F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7B8D" w14:textId="0BA3D969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12 01 006 000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9FB9" w14:textId="27D83842" w:rsidR="006B3A69" w:rsidRPr="00935681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4B55" w14:textId="2CF30EC6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CE87" w14:textId="773E89BF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D1EF" w14:textId="75E0193F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7CD6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14BA" w14:textId="31357DA0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38ADB34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F164" w14:textId="7AC3289E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12 01 007 000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8017" w14:textId="2BFA2B56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da adição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C85F" w14:textId="375D587C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D26F" w14:textId="0BFA4F07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B1C9" w14:textId="2A947F9D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goodsItemIdentifier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2E1C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396" w14:textId="1DF06648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3CE09120" w14:textId="77777777" w:rsidTr="00933EA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1C392A" w14:textId="0E2C5910" w:rsidR="006B3A69" w:rsidRPr="00933EAA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 xml:space="preserve">12 02 000 000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C9B190" w14:textId="56616585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Informação adicional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ADA8B9" w14:textId="71808DAF" w:rsidR="006B3A69" w:rsidRPr="00933EAA" w:rsidRDefault="006B3A69" w:rsidP="006B3A69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C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2E78A7" w14:textId="6BC861C4" w:rsidR="006B3A69" w:rsidRPr="00933EAA" w:rsidRDefault="006B3A69" w:rsidP="006B3A69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99x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D78865" w14:textId="015B8B53" w:rsidR="006B3A69" w:rsidRPr="00933EAA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933EAA">
              <w:rPr>
                <w:b/>
                <w:bCs/>
                <w:snapToGrid w:val="0"/>
                <w:color w:val="0000FF"/>
              </w:rPr>
              <w:t>AdditionalInformation</w:t>
            </w:r>
            <w:proofErr w:type="spellEnd"/>
            <w:r w:rsidRPr="00933EAA">
              <w:rPr>
                <w:b/>
                <w:bCs/>
                <w:snapToGrid w:val="0"/>
                <w:color w:val="0000FF"/>
              </w:rPr>
              <w:t>&gt;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98497C" w14:textId="77777777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47D5C3" w14:textId="2FFCB104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5</w:t>
            </w:r>
            <w:r w:rsidRPr="00933EAA">
              <w:rPr>
                <w:b/>
                <w:bCs/>
              </w:rPr>
              <w:t xml:space="preserve"> </w:t>
            </w:r>
          </w:p>
        </w:tc>
      </w:tr>
      <w:tr w:rsidR="006B3A69" w14:paraId="7D641A9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08F6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9EAE" w14:textId="045C8A18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66D5" w14:textId="6D2A649A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C954" w14:textId="2171A099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6E16" w14:textId="6D990A46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2247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C101" w14:textId="232C185E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79A9494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34C6" w14:textId="6E6CA319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12 02 008 000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58B0" w14:textId="58B9D76A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19BA" w14:textId="6C89D58C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BA7B" w14:textId="7ED2461B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C637" w14:textId="63D86986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1B67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F5B7" w14:textId="0055334B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60D3965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0B62" w14:textId="77777777" w:rsidR="006B3A69" w:rsidRDefault="006B3A69" w:rsidP="006B3A69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9BED" w14:textId="303B9DD7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872D" w14:textId="7A22FBD9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860B" w14:textId="2B249D42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0C6B" w14:textId="36B1B655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3618" w14:textId="5AACAE0C" w:rsidR="006B3A69" w:rsidRPr="00935681" w:rsidRDefault="006B3A69" w:rsidP="006B3A69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0CAA" w14:textId="2D9DF407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109AC03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6AF2" w14:textId="1BCD2F1D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12 02 009 000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A692" w14:textId="29952E4C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1504" w14:textId="5B1DED61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1C75" w14:textId="26287EED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A4D3" w14:textId="7A9A1805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F0D7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5F2B" w14:textId="0498746D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067C949E" w14:textId="77777777" w:rsidTr="00933EA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EC4C0A" w14:textId="745E308F" w:rsidR="006B3A69" w:rsidRPr="00933EAA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 xml:space="preserve">12 03 000 000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DF732" w14:textId="5C79E2DF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Documentos de suporte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7111A7" w14:textId="4B0167D7" w:rsidR="006B3A69" w:rsidRPr="00933EAA" w:rsidRDefault="006B3A69" w:rsidP="006B3A69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C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BF215E" w14:textId="0FF9935A" w:rsidR="006B3A69" w:rsidRPr="00933EAA" w:rsidRDefault="006B3A69" w:rsidP="006B3A69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99x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6FC3A0" w14:textId="74969AEA" w:rsidR="006B3A69" w:rsidRPr="00933EAA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933EAA">
              <w:rPr>
                <w:b/>
                <w:bCs/>
                <w:snapToGrid w:val="0"/>
                <w:color w:val="0000FF"/>
              </w:rPr>
              <w:t>SupportingDocument</w:t>
            </w:r>
            <w:proofErr w:type="spellEnd"/>
            <w:r w:rsidRPr="00933EAA">
              <w:rPr>
                <w:b/>
                <w:bCs/>
                <w:snapToGrid w:val="0"/>
                <w:color w:val="0000FF"/>
              </w:rPr>
              <w:t>&gt;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B0BEF8" w14:textId="77777777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9B14E0" w14:textId="50C1FE30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5</w:t>
            </w:r>
            <w:r w:rsidRPr="00933EAA">
              <w:rPr>
                <w:b/>
                <w:bCs/>
              </w:rPr>
              <w:t xml:space="preserve"> </w:t>
            </w:r>
          </w:p>
        </w:tc>
      </w:tr>
      <w:tr w:rsidR="006B3A69" w14:paraId="00B9F83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9ED3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C279" w14:textId="797414B1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49D0" w14:textId="754ACBC6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90B3" w14:textId="7DCE311C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E3D8" w14:textId="14B57D76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8D85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D5B2" w14:textId="119ADE9A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47B050D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1E9F" w14:textId="521AA1D9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12 03 001 000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A521" w14:textId="62BFD5D3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EE6F" w14:textId="747AF13E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CD26" w14:textId="2B85BF73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06D2" w14:textId="450E7638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5BDC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0241" w14:textId="56DA1B35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64FDEA2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E480" w14:textId="7C0DDCDF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EDA6" w14:textId="3ADF4203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C967" w14:textId="21F42F41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54EC" w14:textId="2FC59300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E023" w14:textId="49A53E4B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890A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14E1" w14:textId="63538E2C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5334E0A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54DC" w14:textId="77777777" w:rsidR="006B3A69" w:rsidRDefault="006B3A69" w:rsidP="006B3A69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68B8" w14:textId="2E9BC030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2ACA" w14:textId="2828B087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8051" w14:textId="3C0902A2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83DD" w14:textId="40B6E7A7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6012" w14:textId="43E1D399" w:rsidR="006B3A69" w:rsidRPr="00935681" w:rsidRDefault="006B3A69" w:rsidP="006B3A69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6184" w14:textId="497F7DEE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0E75A6F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31F6" w14:textId="5293D9ED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8208" w14:textId="0D1C44C6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 entidade emissora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5AAD" w14:textId="10871415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7CA8" w14:textId="291A2D4A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22C2" w14:textId="6C484A8B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issuingAuthorityName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2B57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91A8" w14:textId="2C60AE75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0CD1AD8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912E" w14:textId="62FBCA65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12 03 005 000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931D" w14:textId="70906C2A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5681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8DAF" w14:textId="6F92818A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5DB9" w14:textId="628075C1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524E" w14:textId="7532593B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measurementUnitAndQualifier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5AD7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E883" w14:textId="279630C2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5DDBFB9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221C" w14:textId="77777777" w:rsidR="006B3A69" w:rsidRDefault="006B3A69" w:rsidP="006B3A69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7751" w14:textId="0C883737" w:rsidR="006B3A69" w:rsidRPr="00E242CE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E242CE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550A" w14:textId="60BAFE5D" w:rsidR="006B3A69" w:rsidRPr="00E242CE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 w:rsidRPr="00E242CE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28CB" w14:textId="00BD1745" w:rsidR="006B3A69" w:rsidRPr="00E242CE" w:rsidRDefault="006B3A69" w:rsidP="006B3A69">
            <w:pPr>
              <w:jc w:val="center"/>
              <w:rPr>
                <w:color w:val="000000"/>
                <w:szCs w:val="24"/>
              </w:rPr>
            </w:pPr>
            <w:r w:rsidRPr="00E242CE"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A426" w14:textId="7132719A" w:rsidR="006B3A69" w:rsidRPr="00E242CE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E242CE"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E242CE">
              <w:rPr>
                <w:b/>
                <w:bCs/>
                <w:snapToGrid w:val="0"/>
                <w:szCs w:val="24"/>
              </w:rPr>
              <w:t>CCQualifierForMeasurementUnitAndQualifier</w:t>
            </w:r>
            <w:proofErr w:type="spellEnd"/>
            <w:r w:rsidRPr="00E242CE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2CAF" w14:textId="373D2259" w:rsidR="006B3A69" w:rsidRPr="00E242CE" w:rsidRDefault="006B3A69" w:rsidP="006B3A69">
            <w:pPr>
              <w:rPr>
                <w:color w:val="000000"/>
                <w:szCs w:val="24"/>
              </w:rPr>
            </w:pPr>
            <w:r w:rsidRPr="00E242CE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0393" w14:textId="4D7624EB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1342020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A921" w14:textId="6654FF17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12 03 006 000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0C7D" w14:textId="65CAFDCE" w:rsidR="006B3A69" w:rsidRPr="00935681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E56A" w14:textId="3777A99E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CA5B" w14:textId="7F330221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DD67" w14:textId="5F5A0F1D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quantity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71D0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17A5" w14:textId="1D02C17A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3A77155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ADC0" w14:textId="057A8D4A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54EC" w14:textId="498B0BD3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validade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C817" w14:textId="7651837A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D27A" w14:textId="302DD9C1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6E08" w14:textId="6A079375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dateOfValidity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0F55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1568" w14:textId="3FB0E13F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7FAB9BA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FE47" w14:textId="75800B1E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B074" w14:textId="4C3784FE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10A2" w14:textId="08F5F14C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DD0F" w14:textId="5E36AF19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69DC" w14:textId="72E83EA6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currency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D57D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21EF" w14:textId="52B86E13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5F0D1B2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6D23" w14:textId="14D886CF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12 03 013 000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8113" w14:textId="51B87788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5681">
              <w:rPr>
                <w:b/>
                <w:bCs/>
                <w:color w:val="000000"/>
                <w:szCs w:val="24"/>
              </w:rPr>
              <w:t>Número da linha da adição no documento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99EF" w14:textId="2CCE8F6C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C1C" w14:textId="36F77099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F02F" w14:textId="21A7E29B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documentLineItemNumber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15E3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8501" w14:textId="40AD06F6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458D490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CBF4" w14:textId="5837197C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12 03 014 000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0C41" w14:textId="54D98DA0" w:rsidR="006B3A69" w:rsidRPr="00935681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17CB" w14:textId="391B1C53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9C18" w14:textId="33985908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F3ED" w14:textId="724FE164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8F36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C25E" w14:textId="7D86ADFD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176F7E3C" w14:textId="77777777" w:rsidTr="00933EA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673718" w14:textId="2B4A7148" w:rsidR="006B3A69" w:rsidRPr="00933EAA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 xml:space="preserve">12 04 000 000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B99DBD" w14:textId="61E89472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Referências adicionais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E5259E" w14:textId="3293C995" w:rsidR="006B3A69" w:rsidRPr="00933EAA" w:rsidRDefault="006B3A69" w:rsidP="006B3A69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C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E0DC96" w14:textId="6AA92FBE" w:rsidR="006B3A69" w:rsidRPr="00933EAA" w:rsidRDefault="006B3A69" w:rsidP="006B3A69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99x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7B5D8D" w14:textId="77998B53" w:rsidR="006B3A69" w:rsidRPr="00933EAA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933EAA">
              <w:rPr>
                <w:b/>
                <w:bCs/>
                <w:snapToGrid w:val="0"/>
                <w:color w:val="0000FF"/>
              </w:rPr>
              <w:t>AdditionalReference</w:t>
            </w:r>
            <w:proofErr w:type="spellEnd"/>
            <w:r w:rsidRPr="00933EAA">
              <w:rPr>
                <w:b/>
                <w:bCs/>
                <w:snapToGrid w:val="0"/>
                <w:color w:val="0000FF"/>
              </w:rPr>
              <w:t>&gt;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C0DC31" w14:textId="77777777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CC01D7" w14:textId="5882E04B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5</w:t>
            </w:r>
            <w:r w:rsidRPr="00933EAA">
              <w:rPr>
                <w:b/>
                <w:bCs/>
              </w:rPr>
              <w:t xml:space="preserve"> </w:t>
            </w:r>
          </w:p>
        </w:tc>
      </w:tr>
      <w:tr w:rsidR="006B3A69" w14:paraId="2046B2F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C0F4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2FCD" w14:textId="534D4E21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992D" w14:textId="57BB26FF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14AF" w14:textId="534C7D53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6665" w14:textId="79E22AC8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3563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0B2E" w14:textId="749022BB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0992834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CAF6" w14:textId="54C3F74A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12 04 001 000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13D0" w14:textId="7CF2B54F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E13D" w14:textId="06229954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B05D" w14:textId="7860E848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930A" w14:textId="38BBF7E9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A367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65CE" w14:textId="1E2272E6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43DCC57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C35F" w14:textId="078FCB2F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045B" w14:textId="32728DF6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DFAB" w14:textId="6FBCDF92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56F8" w14:textId="3BD9CFA3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5C9C" w14:textId="2DFF73C3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9174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059A" w14:textId="3C08C79F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68EB2E3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FAF5" w14:textId="77777777" w:rsidR="006B3A69" w:rsidRDefault="006B3A69" w:rsidP="006B3A69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7D39" w14:textId="215889DD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9C9D" w14:textId="5CAD9842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39FC" w14:textId="0AB705EE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3145" w14:textId="2A6B28CB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ccQualifier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EACD" w14:textId="6C08C976" w:rsidR="006B3A69" w:rsidRPr="00935681" w:rsidRDefault="006B3A69" w:rsidP="006B3A69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96F0" w14:textId="2825AC47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64C76E21" w14:textId="77777777" w:rsidTr="00933EA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4485B2" w14:textId="51D8C606" w:rsidR="006B3A69" w:rsidRPr="00933EAA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 xml:space="preserve">12 05 000 000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C9C5D1" w14:textId="0431AC73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Documento de transporte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B6E00F" w14:textId="00B16A35" w:rsidR="006B3A69" w:rsidRPr="00933EAA" w:rsidRDefault="006B3A69" w:rsidP="006B3A69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C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BE601E" w14:textId="31443019" w:rsidR="006B3A69" w:rsidRPr="00933EAA" w:rsidRDefault="006B3A69" w:rsidP="006B3A69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99x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7A0903" w14:textId="1FF5F571" w:rsidR="006B3A69" w:rsidRPr="00933EAA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933EAA">
              <w:rPr>
                <w:b/>
                <w:bCs/>
                <w:snapToGrid w:val="0"/>
                <w:color w:val="0000FF"/>
              </w:rPr>
              <w:t>TransportDocument</w:t>
            </w:r>
            <w:proofErr w:type="spellEnd"/>
            <w:r w:rsidRPr="00933EAA">
              <w:rPr>
                <w:b/>
                <w:bCs/>
                <w:snapToGrid w:val="0"/>
                <w:color w:val="0000FF"/>
              </w:rPr>
              <w:t>&gt;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B86EB6" w14:textId="77777777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7C25EA" w14:textId="39D5C488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5</w:t>
            </w:r>
            <w:r w:rsidRPr="00933EAA">
              <w:rPr>
                <w:b/>
                <w:bCs/>
              </w:rPr>
              <w:t xml:space="preserve"> </w:t>
            </w:r>
          </w:p>
        </w:tc>
      </w:tr>
      <w:tr w:rsidR="006B3A69" w14:paraId="5A3CC04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4E58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379" w14:textId="67A9EC2D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9C62" w14:textId="7CD6644B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5D3A" w14:textId="6CF75056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5D33" w14:textId="73370520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5349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BE43" w14:textId="20CC9C01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3F485C2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65FA" w14:textId="56036FCC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12 05 001 000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FEF7" w14:textId="5CE4D114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06BA" w14:textId="5135E2A7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BB81" w14:textId="1B44FA36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0499" w14:textId="403F9F6B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5F62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31E8" w14:textId="63D38F61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2987C42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C23" w14:textId="587CCDF4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12 05 002 000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48F2" w14:textId="46F5F5E9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4887" w14:textId="64E7D78A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29FF" w14:textId="2D44B88D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1C5D" w14:textId="4068D6E2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F805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C8A9" w14:textId="110877E4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798BD9BA" w14:textId="77777777" w:rsidTr="00933EA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189FBB" w14:textId="77777777" w:rsidR="006B3A69" w:rsidRPr="00933EAA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B4C7B6" w14:textId="052CA4E4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Valor aduaneiro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5E77D8" w14:textId="1CBE7D19" w:rsidR="006B3A69" w:rsidRPr="00933EAA" w:rsidRDefault="006B3A69" w:rsidP="006B3A69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C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287470" w14:textId="52D1D962" w:rsidR="006B3A69" w:rsidRPr="00933EAA" w:rsidRDefault="006B3A69" w:rsidP="006B3A69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1x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078D6E" w14:textId="578D725F" w:rsidR="006B3A69" w:rsidRPr="00933EAA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933EAA">
              <w:rPr>
                <w:b/>
                <w:bCs/>
                <w:snapToGrid w:val="0"/>
                <w:color w:val="0000FF"/>
              </w:rPr>
              <w:t>CustomsValuation</w:t>
            </w:r>
            <w:proofErr w:type="spellEnd"/>
            <w:r w:rsidRPr="00933EAA">
              <w:rPr>
                <w:b/>
                <w:bCs/>
                <w:snapToGrid w:val="0"/>
                <w:color w:val="0000FF"/>
              </w:rPr>
              <w:t>&gt;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C99D43" w14:textId="77777777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A2E72E" w14:textId="68698452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5</w:t>
            </w:r>
            <w:r w:rsidRPr="00933EAA">
              <w:rPr>
                <w:b/>
                <w:bCs/>
              </w:rPr>
              <w:t xml:space="preserve"> </w:t>
            </w:r>
          </w:p>
        </w:tc>
      </w:tr>
      <w:tr w:rsidR="006B3A69" w14:paraId="4C7F9EA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0063" w14:textId="56F67D34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14 10 000 000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A5B1" w14:textId="492E1C7E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Método de avaliação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34F7" w14:textId="0907D722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D461" w14:textId="0CD4E02A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4F66" w14:textId="5DA85032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valuationMethod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E4CF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8A48" w14:textId="1D197D0F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688F3D25" w14:textId="77777777" w:rsidTr="00933EAA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2A31F3" w14:textId="5A29930A" w:rsidR="006B3A69" w:rsidRPr="00933EAA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 xml:space="preserve">14 04 000 000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CAF745" w14:textId="07FAC51F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Acréscimos e deduções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7CCA31" w14:textId="3A68EB9D" w:rsidR="006B3A69" w:rsidRPr="00933EAA" w:rsidRDefault="006B3A69" w:rsidP="006B3A69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C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656F27" w14:textId="6623A619" w:rsidR="006B3A69" w:rsidRPr="00933EAA" w:rsidRDefault="006B3A69" w:rsidP="006B3A69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99x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65F6BB" w14:textId="00A7F28A" w:rsidR="006B3A69" w:rsidRPr="00933EAA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933EAA">
              <w:rPr>
                <w:b/>
                <w:bCs/>
                <w:snapToGrid w:val="0"/>
                <w:color w:val="0000FF"/>
              </w:rPr>
              <w:t>AdditionsAndDeductions</w:t>
            </w:r>
            <w:proofErr w:type="spellEnd"/>
            <w:r w:rsidRPr="00933EAA">
              <w:rPr>
                <w:b/>
                <w:bCs/>
                <w:snapToGrid w:val="0"/>
                <w:color w:val="0000FF"/>
              </w:rPr>
              <w:t>&gt;</w:t>
            </w:r>
            <w:r w:rsidRPr="00933EAA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B72A08" w14:textId="77777777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D438AF" w14:textId="4610495C" w:rsidR="006B3A69" w:rsidRPr="00933EAA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3EAA">
              <w:rPr>
                <w:b/>
                <w:bCs/>
                <w:snapToGrid w:val="0"/>
                <w:color w:val="0000FF"/>
              </w:rPr>
              <w:t>6</w:t>
            </w:r>
            <w:r w:rsidRPr="00933EAA">
              <w:rPr>
                <w:b/>
                <w:bCs/>
              </w:rPr>
              <w:t xml:space="preserve"> </w:t>
            </w:r>
          </w:p>
        </w:tc>
      </w:tr>
      <w:tr w:rsidR="006B3A69" w14:paraId="49860489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DB3C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42D1" w14:textId="3568DBE7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4AB4" w14:textId="12C9087C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C21F" w14:textId="36F02888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D3F1" w14:textId="3CB998AE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6C44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2A85" w14:textId="3723220E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6B3A69" w14:paraId="1306D3A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0FD8" w14:textId="07F2D656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t xml:space="preserve">14 04 008 000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D14" w14:textId="0A154FDA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372A" w14:textId="6EA510EB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2A5D" w14:textId="4D870673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FF0A" w14:textId="500F4603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E087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4FDF" w14:textId="74FDD1EE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6B3A69" w14:paraId="4799695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7832" w14:textId="636AABE8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14 04 014 000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CDC2" w14:textId="0E51CECF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8322" w14:textId="73778169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B2B4" w14:textId="172A5D4E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66E7" w14:textId="586D1522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amount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78A6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2BC8" w14:textId="6BD098F5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6B3A69" w14:paraId="375CDE76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058BC5" w14:textId="77777777" w:rsidR="006B3A69" w:rsidRPr="0038614F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CFD64F" w14:textId="00CF160F" w:rsidR="006B3A69" w:rsidRPr="0038614F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38614F">
              <w:rPr>
                <w:b/>
                <w:bCs/>
                <w:snapToGrid w:val="0"/>
                <w:color w:val="0000FF"/>
              </w:rPr>
              <w:t>Ajustamento</w:t>
            </w:r>
            <w:r w:rsidRPr="0038614F">
              <w:rPr>
                <w:b/>
                <w:bCs/>
              </w:rP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5D9B6C" w14:textId="238DF1FA" w:rsidR="006B3A69" w:rsidRPr="0038614F" w:rsidRDefault="006B3A69" w:rsidP="006B3A69">
            <w:pPr>
              <w:jc w:val="center"/>
              <w:rPr>
                <w:b/>
                <w:bCs/>
                <w:color w:val="000000"/>
                <w:sz w:val="18"/>
                <w:szCs w:val="24"/>
              </w:rPr>
            </w:pPr>
            <w:r w:rsidRPr="0038614F">
              <w:rPr>
                <w:b/>
                <w:bCs/>
                <w:snapToGrid w:val="0"/>
                <w:color w:val="0000FF"/>
              </w:rPr>
              <w:t>C</w:t>
            </w:r>
            <w:r w:rsidRPr="0038614F">
              <w:rPr>
                <w:b/>
                <w:bCs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20487E" w14:textId="1788C3F7" w:rsidR="006B3A69" w:rsidRPr="0038614F" w:rsidRDefault="006B3A69" w:rsidP="006B3A69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38614F">
              <w:rPr>
                <w:b/>
                <w:bCs/>
                <w:snapToGrid w:val="0"/>
                <w:color w:val="0000FF"/>
              </w:rPr>
              <w:t>1x</w:t>
            </w:r>
            <w:r w:rsidRPr="0038614F">
              <w:rPr>
                <w:b/>
                <w:bCs/>
              </w:rP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89BD79" w14:textId="74D285EC" w:rsidR="006B3A69" w:rsidRPr="0038614F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38614F"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 w:rsidRPr="0038614F">
              <w:rPr>
                <w:b/>
                <w:bCs/>
                <w:snapToGrid w:val="0"/>
                <w:color w:val="0000FF"/>
              </w:rPr>
              <w:t>ValuationAdjustment</w:t>
            </w:r>
            <w:proofErr w:type="spellEnd"/>
            <w:r w:rsidRPr="0038614F">
              <w:rPr>
                <w:b/>
                <w:bCs/>
                <w:snapToGrid w:val="0"/>
                <w:color w:val="0000FF"/>
              </w:rPr>
              <w:t>&gt;</w:t>
            </w:r>
            <w:r w:rsidRPr="0038614F">
              <w:rPr>
                <w:b/>
                <w:bCs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436B189" w14:textId="77777777" w:rsidR="006B3A69" w:rsidRPr="0038614F" w:rsidRDefault="006B3A69" w:rsidP="006B3A69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45A1CD" w14:textId="4B68B737" w:rsidR="006B3A69" w:rsidRPr="0038614F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38614F">
              <w:rPr>
                <w:b/>
                <w:bCs/>
                <w:snapToGrid w:val="0"/>
                <w:color w:val="0000FF"/>
              </w:rPr>
              <w:t>5</w:t>
            </w:r>
            <w:r w:rsidRPr="0038614F">
              <w:rPr>
                <w:b/>
                <w:bCs/>
              </w:rPr>
              <w:t xml:space="preserve"> </w:t>
            </w:r>
          </w:p>
        </w:tc>
      </w:tr>
      <w:tr w:rsidR="006B3A69" w14:paraId="61CE7590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508E" w14:textId="488112AB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14 07 000 000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552B" w14:textId="1AB5FF8B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Indicadores de avaliação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1695" w14:textId="53192DAB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224D" w14:textId="07F9DF7A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CB74" w14:textId="17FF0372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valuationIndicators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CEB2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6D49" w14:textId="2D33E1C4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23A85293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EF2380" w14:textId="0B749EBB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13 16 000 000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31D2AC" w14:textId="13FA30CC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Referências fiscais adicionais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6BDCFC" w14:textId="002EB2D1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099AD8" w14:textId="1A8EB1F4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862E81" w14:textId="6F4D8FB1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AdditionalFiscalReference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B2E320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C041C8" w14:textId="0D8E6E66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6B3A69" w14:paraId="4DBCF72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957F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FD6E" w14:textId="656340C1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4C0F" w14:textId="2BB809ED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D941" w14:textId="23A44EAF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6B8D" w14:textId="0F5649A9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F15D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6169" w14:textId="7C54941C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1CEC9D0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A060" w14:textId="3C51505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szCs w:val="24"/>
              </w:rPr>
              <w:lastRenderedPageBreak/>
              <w:t xml:space="preserve">13 16 031 000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420B" w14:textId="1683ECEE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6695" w14:textId="5E251956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19A8" w14:textId="5049DEE5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E5FE" w14:textId="3CF8CB30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48AB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AAA7" w14:textId="2F97BBAB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0D3B739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5E50" w14:textId="3CCEC8CA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13 16 034 000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0118" w14:textId="63F9D229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 IVA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F45A" w14:textId="02005480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D31F" w14:textId="61B671AA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2F77" w14:textId="2F336552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VATIdentificationNumber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D4F3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5DA0" w14:textId="61C2CE1C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1C47CB67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613D57" w14:textId="77777777" w:rsidR="006B3A69" w:rsidRDefault="006B3A69" w:rsidP="006B3A69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7B21CC" w14:textId="0952E3D8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Pedidos e Decisões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CC7E3A" w14:textId="4BFB9C80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135F38" w14:textId="0EAFBBD6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38D39E" w14:textId="06C5B259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AttachedRequest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1B19EE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BEAEE1" w14:textId="6957BD3F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6B3A69" w14:paraId="74570E79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2C563B" w14:textId="4AD33BD5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color w:val="0000FF"/>
              </w:rPr>
              <w:t xml:space="preserve">3/8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F4D44D" w14:textId="24AB283B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color w:val="0000FF"/>
              </w:rPr>
              <w:t>Proprietário das mercadorias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8150A9" w14:textId="55332EB5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003033" w14:textId="2793B65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45CEF9" w14:textId="68C6E040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OwnerOfTheGoods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21F403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9ACA7D" w14:textId="3095DD61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6B3A69" w14:paraId="33D23F7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6994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40EA" w14:textId="23DA67D8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0516" w14:textId="0CCE7D3F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D9B0" w14:textId="6428455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ED5D" w14:textId="01DAF873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CAA5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0F2F" w14:textId="4879FD23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0BC32F4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6D05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0E17" w14:textId="59F98AB6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67D1" w14:textId="554B52BD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8023" w14:textId="45B208B5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95EE" w14:textId="5A04DEBF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B5C9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B031" w14:textId="07E21ACF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7AC23B55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FE1911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1490BE" w14:textId="086B2498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01B4B2" w14:textId="11678050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7DEB2E" w14:textId="4AB22D2B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B4075F" w14:textId="307B95A0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8BA22D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D969F2" w14:textId="1027EE26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6B3A69" w14:paraId="17409452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8C2A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EA05" w14:textId="2386C683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9595" w14:textId="047A5653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782F" w14:textId="644E739C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4AB7" w14:textId="30B61020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0555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3FDC" w14:textId="5395570B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6E63BEB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9A7F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CE83" w14:textId="0397F93A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18F0" w14:textId="7840E708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5C26" w14:textId="6CEC0A40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DC2D" w14:textId="36522C44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9801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44DE" w14:textId="0978FFA7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72481B92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DAB9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CF3D" w14:textId="5356A8BF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1D71" w14:textId="3E949934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606D" w14:textId="65C6365B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106A" w14:textId="0020326E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6BAD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BC63" w14:textId="6E3B529E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4FEDC924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CC58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3252" w14:textId="704A56B9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526C" w14:textId="6EEDDF94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E2E2" w14:textId="36A73205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D649" w14:textId="4736AA08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94B8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4DC2" w14:textId="1725C1EF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621B4B0B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E2DD03" w14:textId="4C1AC80D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4/5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456AD8" w14:textId="3A797982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5681">
              <w:rPr>
                <w:b/>
                <w:bCs/>
                <w:snapToGrid w:val="0"/>
                <w:color w:val="0000FF"/>
              </w:rPr>
              <w:t>Primeiro local de utilização ou de transformação</w:t>
            </w:r>
            <w:r w:rsidRPr="00935681"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20C77E" w14:textId="61374172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9223AF" w14:textId="1FD6AEB9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6FD487" w14:textId="09F9AFCD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FirstPlaceOfUseOrProcessing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3924B9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429357" w14:textId="4AD9EE9D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6B3A69" w14:paraId="00D0A10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7352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F9B0" w14:textId="5EBDE128" w:rsidR="006B3A69" w:rsidRPr="00935681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BA2B" w14:textId="3573990B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C64E" w14:textId="2EC31450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9180" w14:textId="0CEF0853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typeOfLocation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BC4F" w14:textId="491F01AA" w:rsidR="006B3A69" w:rsidRPr="00935681" w:rsidRDefault="006B3A69" w:rsidP="006B3A69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Lista de Códigos: A - Localização designada B - Local autorizado C - Local aprovado D - Outros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F040" w14:textId="458FA25C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2840F4B7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EDAB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94C1" w14:textId="5EF8E18D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B5EF" w14:textId="0CF1CC98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7B8D" w14:textId="3342AC0D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8F04" w14:textId="1FCF377B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qualifierOfIdentification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482C" w14:textId="6B902B78" w:rsidR="006B3A69" w:rsidRPr="00935681" w:rsidRDefault="006B3A69" w:rsidP="006B3A69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 xml:space="preserve">Da lista de códigos disponíveis apenas o código Y e Z podem ser utilizados nacionalmente. T - Endereço de código postal U - UN/LOCODE V - Identificador da estância aduaneira W - </w:t>
            </w:r>
            <w:r w:rsidRPr="00935681">
              <w:rPr>
                <w:color w:val="000000"/>
                <w:szCs w:val="24"/>
              </w:rPr>
              <w:lastRenderedPageBreak/>
              <w:t>Coordenadas GNSS X - Número EORI Y - Número da Autorização Z - Endereço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90E8" w14:textId="14E086DE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5</w:t>
            </w:r>
          </w:p>
        </w:tc>
      </w:tr>
      <w:tr w:rsidR="006B3A69" w14:paraId="23F01879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DCAB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3D7F" w14:textId="4CE7A1D0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25E0" w14:textId="6D3789D1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DC37" w14:textId="06AF0E4A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FBA6" w14:textId="04C3EE00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0F0E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80C0" w14:textId="6B8E238E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5237DCB8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45A06E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28586D" w14:textId="441B505E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D53DD8" w14:textId="201AED1D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B23EB2" w14:textId="44CF776A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1BE120" w14:textId="6624E882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982D6B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131C78" w14:textId="30F8BC9D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6B3A69" w14:paraId="4038603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CD01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7922" w14:textId="4DCF646F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B1B1" w14:textId="284CE359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B0D0" w14:textId="28BA8BD3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006B" w14:textId="1792E3DD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CF3B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D36A" w14:textId="793C5053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1D57CDC5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58AC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66B9" w14:textId="4C7DC1B4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8F6F" w14:textId="0F7CE6A4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996C" w14:textId="45A8E9A9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A712" w14:textId="7C18C831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010E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53AC" w14:textId="5DC4EACC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6FB22D15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979444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1FE2A0" w14:textId="2178753E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45D982" w14:textId="253693AE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9B631B6" w14:textId="39CC50FB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D9DD2A7" w14:textId="6E4B6DB2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A75212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044AB0" w14:textId="5EBC2E90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6B3A69" w14:paraId="74988B6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5FBC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5A87" w14:textId="1B2953B3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E5D5" w14:textId="1B7CCCFA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D3E6" w14:textId="1DD04938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0F3F" w14:textId="5A95BE3C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C4EC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4DD4" w14:textId="3DAFFC48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7F67E87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D33F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03B6" w14:textId="504E8548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1F34" w14:textId="6F5C09D3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EFAC" w14:textId="38F1C85B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74E5" w14:textId="2EA029B2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661C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0FBE" w14:textId="516C54F3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32BEC8A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0767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FF91" w14:textId="5C23DCC5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2EFA" w14:textId="66D95D50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E35D" w14:textId="3BDDA78B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6FFA" w14:textId="41716566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BA23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B557" w14:textId="364BD518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7C9A0C7F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B335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0364" w14:textId="3CDE4BD7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1F5E" w14:textId="37103991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45B9" w14:textId="047D4DF1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8540" w14:textId="5623B6FE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C72F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353C" w14:textId="33302111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12CAE6AE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044157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4B7D26" w14:textId="0D0053B7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D0CECC6" w14:textId="6098574A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E45D31" w14:textId="4F599A7B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D804FC" w14:textId="3B885067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AddressPostCode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43E57A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C7606D" w14:textId="77815296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6B3A69" w14:paraId="4E2DBCD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7314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B097" w14:textId="4BB33FB4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da porta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6107" w14:textId="369FB8EE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3104" w14:textId="28864274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60BC" w14:textId="41B01443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houseNumber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F6EB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816B" w14:textId="1B062A0E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07BC8EE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0A0B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0ECD" w14:textId="67C36B7D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C143" w14:textId="4EFF9B5C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0BAB" w14:textId="3EF8096A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8148" w14:textId="4C8DFE0D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58B0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0DE3" w14:textId="7E580AB1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658B4A1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875F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F2D3" w14:textId="2BA7368B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3BAD" w14:textId="48E43D93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5070" w14:textId="771B0A63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A470" w14:textId="636A7DEF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4F07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A06C" w14:textId="076E3157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69DE2590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74A26A" w14:textId="0A53EE9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4/9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87C16F" w14:textId="50F4D233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5681">
              <w:rPr>
                <w:b/>
                <w:bCs/>
                <w:snapToGrid w:val="0"/>
                <w:color w:val="0000FF"/>
              </w:rPr>
              <w:t>Local ou locais de transformação ou de utilização</w:t>
            </w:r>
            <w:r w:rsidRPr="00935681"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147BCB" w14:textId="5B30C2F8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DDE4A0" w14:textId="78B49921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98ABB6" w14:textId="43637C8D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PlacesOfProcessingOrUse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0039F1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BB7758" w14:textId="5AAE06E9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6B3A69" w14:paraId="35E58206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E9E3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AE8A" w14:textId="40B9E317" w:rsidR="006B3A69" w:rsidRPr="00935681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BCC7" w14:textId="3649CB10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CD33" w14:textId="4A78793D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EC20" w14:textId="420A27A7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7639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2014" w14:textId="1AA000DF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26644E1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39E3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B7A4" w14:textId="7113ED04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0A49" w14:textId="2478A28C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6817" w14:textId="4300A482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FE77" w14:textId="0AB3EC4B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typeOfLocationCode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F958" w14:textId="337C9D4A" w:rsidR="006B3A69" w:rsidRPr="00935681" w:rsidRDefault="006B3A69" w:rsidP="006B3A69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Lista de Códigos: A - Localização designada B - Local autorizado C - Local aprovado D - Outros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74D7" w14:textId="4EAAE185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395686D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F913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1E74" w14:textId="478026E5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05BA" w14:textId="1A6106E5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BC9D" w14:textId="175241A8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993E" w14:textId="49AD81ED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qualifierOfIdentification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C0EE" w14:textId="205E4E45" w:rsidR="006B3A69" w:rsidRPr="00935681" w:rsidRDefault="006B3A69" w:rsidP="006B3A69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Da lista de códigos disponíveis apenas o código Y e Z podem ser utilizados nacionalmente. T - Endereço de código postal U - UN/LOCODE V - Identificador da estância aduaneira W - Coordenadas GNSS X - Número EORI Y - Número da Autorização Z - Endereço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4965" w14:textId="5CED797E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1281490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1869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4B10" w14:textId="04DC37F1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7344" w14:textId="0F5ABF38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B1FF" w14:textId="27667055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699D" w14:textId="1FF02E12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9981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D23C" w14:textId="5C241D10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3F943ADF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429718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8AB3150" w14:textId="34A35355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8F8960" w14:textId="2017C158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96145E" w14:textId="10EB3F2E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985AF3" w14:textId="2BE3847B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E5FF68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841E89" w14:textId="525E2212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6B3A69" w14:paraId="3E72B61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8CFC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8C32" w14:textId="51C16979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1C2E" w14:textId="03F8393A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C529" w14:textId="64B8199E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956F" w14:textId="05BBC168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7E26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1B79" w14:textId="0EF761B1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47FCEF2A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6D47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E0D6" w14:textId="4D7007E8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3361" w14:textId="5DEC2D77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EE93" w14:textId="4899146F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4B2E" w14:textId="33B1B6E0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C05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3A28" w14:textId="43C16CF7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0CC1400F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06B962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02C09D" w14:textId="6CC34162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A422F8" w14:textId="19B046D0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DE7F6C" w14:textId="1A9956EE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CB51D6" w14:textId="07A8B93D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0F6578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B4878F" w14:textId="6ED7054A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6B3A69" w14:paraId="0B44C3CB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46BF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01C1" w14:textId="6818014F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FFF5" w14:textId="7BF7273C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58B6" w14:textId="53A92C72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F797" w14:textId="1C1AF0CD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1B8C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8C78" w14:textId="5094A4B7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3BE68300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76B4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B546" w14:textId="153C708B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2F1F" w14:textId="4AB63A4B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994B" w14:textId="4BE7391F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B4B3" w14:textId="008726FE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2AF1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3963" w14:textId="5BEF91BF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65663CE2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45E1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B889" w14:textId="1E3AA104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138C" w14:textId="4A3FD40B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A90B" w14:textId="0DB68FAD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E249" w14:textId="2FB2A5FB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FBD0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269D" w14:textId="7396689F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63BA6A69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31CB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2D68" w14:textId="01911D15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E7F1" w14:textId="3715676D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D773" w14:textId="4B2D8E4D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3AE1" w14:textId="2DB8ECC7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BD59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0A05" w14:textId="2A6048BD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47321017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F0F192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704183" w14:textId="66A01766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8DFF67" w14:textId="26AE841D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8BF0D5" w14:textId="100F2122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A2C9C3" w14:textId="2F76CB9A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AddressPostCode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A230207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118541" w14:textId="7B6D99E6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6B3A69" w14:paraId="05828652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E049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1873" w14:textId="7B679A54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da porta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DC01" w14:textId="50987E9A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DF3D" w14:textId="053DBDFA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0EF0" w14:textId="2CADE61B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houseNumber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D69E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458A" w14:textId="26615BD3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239F47A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E803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7455" w14:textId="308D4449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D864" w14:textId="36818434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4360" w14:textId="21B99702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ABEB" w14:textId="67E2F294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1B61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3D3E" w14:textId="08810337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355045E1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7165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0914" w14:textId="63959743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38DA" w14:textId="7CD8CCF6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F550" w14:textId="243C0197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CA1D" w14:textId="2D15BA06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A262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805D" w14:textId="358E4C8D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B3A69" w14:paraId="0FB67168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2DF149F" w14:textId="65295295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4/11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27096D" w14:textId="7D5219FB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5681">
              <w:rPr>
                <w:b/>
                <w:bCs/>
                <w:snapToGrid w:val="0"/>
                <w:color w:val="0000FF"/>
              </w:rPr>
              <w:t>Estância(s) aduaneira(s) de apuramento</w:t>
            </w:r>
            <w:r w:rsidRPr="00935681"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A1897E" w14:textId="51BBBC0D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247A05" w14:textId="2A2A20F5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69E416" w14:textId="2D3F0F80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CustomsOfficeOfDischarge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600AC4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89D4D3" w14:textId="674279B0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6B3A69" w14:paraId="4D62D6BF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417F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63DB" w14:textId="63D537C0" w:rsidR="006B3A69" w:rsidRPr="00935681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7D4F" w14:textId="05C89CD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14BE" w14:textId="5F0C9B89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9D15" w14:textId="3060D127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0338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7E51" w14:textId="0D449EB6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4B98EC6F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BD5D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6C1B" w14:textId="44B3305F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210D" w14:textId="29538262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B004" w14:textId="03BDA33A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3716" w14:textId="1D2B8F56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1239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D644" w14:textId="2B26909D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1CD44A5D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4AA97D" w14:textId="1735A290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4/17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550C3B" w14:textId="7FAA1A71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Prazo de apuramento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9C31BF6" w14:textId="3BC560BB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146EC0" w14:textId="1E1CAD31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E9B968" w14:textId="4D2D00AD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PeriodForDischarge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7A95C8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D1130B" w14:textId="527FB873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6B3A69" w14:paraId="3AC713AD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AB86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1648" w14:textId="024A9F3B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Prazo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C9DC" w14:textId="03CB4393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C095" w14:textId="60DE0460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EECC" w14:textId="24DBBFE6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period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B358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0964" w14:textId="1D5DA97E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4EB8B4E6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F749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7911" w14:textId="1F00BA91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5681">
              <w:rPr>
                <w:b/>
                <w:bCs/>
                <w:color w:val="000000"/>
                <w:szCs w:val="24"/>
              </w:rPr>
              <w:t>Indicador de prorrogação automática do prazo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814E" w14:textId="7A020C70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580A" w14:textId="3BA414A2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5524" w14:textId="20B84CB7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automaticExtensionIndicator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3A4C" w14:textId="5963D55B" w:rsidR="006B3A69" w:rsidRPr="00935681" w:rsidRDefault="006B3A69" w:rsidP="006B3A69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é preenchido com: 0 - Não 1 - Sim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1E86" w14:textId="65FCEBD5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4831158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A8AC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A5C7" w14:textId="1E14B816" w:rsidR="006B3A69" w:rsidRPr="00935681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 livre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99BA" w14:textId="1BE6F31E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28E0" w14:textId="0609988C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C49B" w14:textId="392DF3BF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6718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D610" w14:textId="32ECCBC4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223EFCB9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9BAD4C8" w14:textId="6571FED4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5/7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81DF44" w14:textId="6149EFA5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5681">
              <w:rPr>
                <w:b/>
                <w:bCs/>
                <w:snapToGrid w:val="0"/>
                <w:color w:val="0000FF"/>
              </w:rPr>
              <w:t>Produtos transformados/Identificação das mercadorias a exportar temporariamente</w:t>
            </w:r>
            <w:r w:rsidRPr="00935681"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5EE8AD" w14:textId="6C7B649B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111ECC" w14:textId="54CF7C14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D74BCE" w14:textId="36D7E927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ProcessedProducts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83F38F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2360A3" w14:textId="14184780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6B3A69" w14:paraId="7E24D496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82C2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048" w14:textId="65FC7819" w:rsidR="006B3A69" w:rsidRPr="00935681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11E6" w14:textId="21984FCB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72ED" w14:textId="3CD3669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EE27" w14:textId="27D79D20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11FA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8C6B" w14:textId="15B3A3D4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51575A3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6E1F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8103" w14:textId="1F2D8584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das mercadorias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438F" w14:textId="3067EB00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4E6" w14:textId="1DAF34DF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A559" w14:textId="658C08A1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commodityCode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22AB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E412" w14:textId="4833FC7A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1F1A3682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42B2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799C" w14:textId="4BA9CBF4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das mercadorias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3270" w14:textId="4C02285B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A137" w14:textId="09D3074D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B376" w14:textId="7FCBB916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descriptionOfGoods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B912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9D1E" w14:textId="45886FF6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605598A5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46B85D" w14:textId="4ECDD96B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5/8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1B95EF" w14:textId="4A1AB1CA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Identificação das mercadorias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53DCF9" w14:textId="7D237D01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510C8E" w14:textId="557F7B69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5B8417" w14:textId="16AE424A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IdentificationOfGoods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E764C2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1150CE" w14:textId="3631CDE0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6B3A69" w14:paraId="0B415DF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E29B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45FA" w14:textId="65BF3E39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506E" w14:textId="74C2FAF4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3FD0" w14:textId="38D21CFE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DCB7" w14:textId="7AB8A6EC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1D44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89CD" w14:textId="18E8ACB0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6E3B84EF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C482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5836" w14:textId="7C67C6C0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5681">
              <w:rPr>
                <w:b/>
                <w:bCs/>
                <w:color w:val="000000"/>
                <w:szCs w:val="24"/>
              </w:rPr>
              <w:t>Código da medida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F72B" w14:textId="3440A352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07A9" w14:textId="2EC64619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AC79" w14:textId="077C0799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5BC7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8F27" w14:textId="3C3C3C3E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3B9C3ED0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4919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06D8" w14:textId="74229105" w:rsidR="006B3A69" w:rsidRPr="00935681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5681">
              <w:rPr>
                <w:b/>
                <w:bCs/>
                <w:color w:val="000000"/>
                <w:szCs w:val="24"/>
              </w:rPr>
              <w:t>Descrição da medida de identificação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603C" w14:textId="6D225663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E0D8" w14:textId="5959119E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B2D5" w14:textId="4905CBC4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72AA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C311" w14:textId="7E66F138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7CFF1820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F81BE5" w14:textId="614D87A6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5/5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52F7B5" w14:textId="7659C73D" w:rsidR="006B3A69" w:rsidRPr="00935681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Taxa de rendimento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F5BA96" w14:textId="6D3D6A7D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03F28B" w14:textId="682B3D03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7CA778" w14:textId="5DD082D1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RateOfYield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3192DE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DC142F" w14:textId="233766E4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6B3A69" w14:paraId="44E46D3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9BA8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6083" w14:textId="0A3F6434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6253" w14:textId="3CF3C45B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D0BD" w14:textId="4EEFA0CE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9A2F" w14:textId="7046C51F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C767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9B74" w14:textId="660531AB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7DEABE7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D59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8B33" w14:textId="319AF697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de rendimento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0264" w14:textId="20F2BA6D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684F" w14:textId="1AE6AA96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5818" w14:textId="1E2AFECE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RateOfYield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6FCD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F891" w14:textId="727DF528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667A322E" w14:textId="77777777" w:rsidTr="0038614F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8F6CCC" w14:textId="78E3F788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snapToGrid w:val="0"/>
                <w:color w:val="0000FF"/>
              </w:rPr>
              <w:t xml:space="preserve">6/2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4DA1CD" w14:textId="5C9C2107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Condições económicas</w:t>
            </w:r>
            <w:r>
              <w:t xml:space="preserve"> 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45318E" w14:textId="6CABF6DC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8AE6A2" w14:textId="1C2A56A7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BEAAB7" w14:textId="1F4AFA8B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EconomicConditions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A834D4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FF76B7" w14:textId="1A7A70FA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6B3A69" w14:paraId="2D67AA9E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4FCA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EB2B" w14:textId="7D093561" w:rsidR="006B3A69" w:rsidRDefault="006B3A69" w:rsidP="006B3A69">
            <w:pPr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DB50" w14:textId="6551BD1A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6E4B" w14:textId="6E3B7369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121B" w14:textId="57DE2BEE" w:rsidR="006B3A69" w:rsidRDefault="006B3A69" w:rsidP="006B3A69">
            <w:pPr>
              <w:jc w:val="center"/>
              <w:rPr>
                <w:b/>
                <w:bCs/>
                <w:snapToGrid w:val="0"/>
                <w:color w:val="0000FF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sequenceNumber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6E00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C7D3" w14:textId="01481D9C" w:rsidR="006B3A69" w:rsidRDefault="006B3A69" w:rsidP="006B3A69">
            <w:pPr>
              <w:rPr>
                <w:snapToGrid w:val="0"/>
                <w:color w:val="0000FF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2F9EAFB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73A4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408F" w14:textId="75C7ECB9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da condição económica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6998" w14:textId="11D16EF8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B62C" w14:textId="2EAF593C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9A8A" w14:textId="11AA8E98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70D4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66E8" w14:textId="572D071A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3D1C1BC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0E5" w14:textId="77777777" w:rsidR="006B3A69" w:rsidRDefault="006B3A69" w:rsidP="006B3A69">
            <w:pPr>
              <w:jc w:val="center"/>
              <w:rPr>
                <w:snapToGrid w:val="0"/>
                <w:color w:val="0000FF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82AC" w14:textId="7A62A34A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Informação adicional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E663" w14:textId="351F53B5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3F00" w14:textId="0DDB0A1E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D771" w14:textId="271FDFB1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text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C7DF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63DD" w14:textId="0CD54506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6B3A69" w14:paraId="4AE410FC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5EBC" w14:textId="2A6C7A80" w:rsidR="006B3A69" w:rsidRDefault="006B3A69" w:rsidP="006B3A69">
            <w:pPr>
              <w:jc w:val="center"/>
              <w:rPr>
                <w:snapToGrid w:val="0"/>
                <w:sz w:val="10"/>
                <w:szCs w:val="10"/>
              </w:rPr>
            </w:pPr>
            <w:r>
              <w:rPr>
                <w:snapToGrid w:val="0"/>
                <w:szCs w:val="24"/>
              </w:rPr>
              <w:t xml:space="preserve">7/5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119D" w14:textId="1EA44A02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Pormenores das atividades previstas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7A2C" w14:textId="1FB7E979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9E0F" w14:textId="6D848A04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8881" w14:textId="10AFAB19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DetailsOfPlannedActivities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9BA6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0088" w14:textId="3E43AA6F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6B3A69" w14:paraId="3B717F83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FC3D" w14:textId="0C359A50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8/5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7D55" w14:textId="7F6D9ABE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Informação adicional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2988" w14:textId="2AD66742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FF6D" w14:textId="7E4408BE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DB34" w14:textId="131062F4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AdditionalInformation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353B" w14:textId="77777777" w:rsidR="006B3A69" w:rsidRPr="00935681" w:rsidRDefault="006B3A69" w:rsidP="006B3A69">
            <w:pPr>
              <w:rPr>
                <w:color w:val="000000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DC05" w14:textId="76B0DCEA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6B3A69" w14:paraId="7E182A78" w14:textId="77777777" w:rsidTr="008B092C">
        <w:tblPrEx>
          <w:jc w:val="left"/>
        </w:tblPrEx>
        <w:trPr>
          <w:trHeight w:val="382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2BBD" w14:textId="00222DB1" w:rsidR="006B3A69" w:rsidRDefault="006B3A69" w:rsidP="006B3A6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8/13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EBDE" w14:textId="3A3F8896" w:rsidR="006B3A69" w:rsidRDefault="006B3A69" w:rsidP="006B3A69">
            <w:pPr>
              <w:rPr>
                <w:b/>
                <w:bCs/>
                <w:color w:val="000000"/>
                <w:szCs w:val="24"/>
              </w:rPr>
            </w:pPr>
            <w:r w:rsidRPr="00935681">
              <w:rPr>
                <w:b/>
                <w:bCs/>
                <w:color w:val="000000"/>
                <w:szCs w:val="24"/>
              </w:rPr>
              <w:t xml:space="preserve">Cálculo do montante dos direitos de importação em conformidade com o artigo </w:t>
            </w:r>
            <w:proofErr w:type="gramStart"/>
            <w:r w:rsidRPr="00935681">
              <w:rPr>
                <w:b/>
                <w:bCs/>
                <w:color w:val="000000"/>
                <w:szCs w:val="24"/>
              </w:rPr>
              <w:t>86.°</w:t>
            </w:r>
            <w:proofErr w:type="gramEnd"/>
            <w:r w:rsidRPr="00935681">
              <w:rPr>
                <w:b/>
                <w:bCs/>
                <w:color w:val="000000"/>
                <w:szCs w:val="24"/>
              </w:rPr>
              <w:t xml:space="preserve">, </w:t>
            </w:r>
            <w:proofErr w:type="spellStart"/>
            <w:r w:rsidRPr="00935681">
              <w:rPr>
                <w:b/>
                <w:bCs/>
                <w:color w:val="000000"/>
                <w:szCs w:val="24"/>
              </w:rPr>
              <w:t>n.°</w:t>
            </w:r>
            <w:proofErr w:type="spellEnd"/>
            <w:r w:rsidRPr="00935681">
              <w:rPr>
                <w:b/>
                <w:bCs/>
                <w:color w:val="000000"/>
                <w:szCs w:val="24"/>
              </w:rPr>
              <w:t xml:space="preserve"> 3, do Código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874E" w14:textId="3267BF8E" w:rsidR="006B3A69" w:rsidRDefault="006B3A69" w:rsidP="006B3A6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8525" w14:textId="512C8360" w:rsidR="006B3A69" w:rsidRDefault="006B3A69" w:rsidP="006B3A6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8CB2" w14:textId="33B8DD15" w:rsidR="006B3A69" w:rsidRDefault="006B3A69" w:rsidP="006B3A6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CalculationOfTheAmountImportDuty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619B" w14:textId="560634FC" w:rsidR="006B3A69" w:rsidRPr="00935681" w:rsidRDefault="006B3A69" w:rsidP="006B3A69">
            <w:pPr>
              <w:rPr>
                <w:color w:val="000000"/>
                <w:szCs w:val="24"/>
              </w:rPr>
            </w:pPr>
            <w:r w:rsidRPr="00935681">
              <w:rPr>
                <w:color w:val="000000"/>
                <w:szCs w:val="24"/>
              </w:rPr>
              <w:t>Este elemento é preenchido com: 0 - Não 1 - Sim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4216" w14:textId="472B96E4" w:rsidR="006B3A69" w:rsidRDefault="006B3A69" w:rsidP="006B3A6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</w:tbl>
    <w:p w14:paraId="5A3F5A64" w14:textId="38F0275B" w:rsidR="00DE46D4" w:rsidRDefault="00C7656C" w:rsidP="00C7656C">
      <w:pPr>
        <w:pStyle w:val="Legenda"/>
        <w:jc w:val="center"/>
        <w:sectPr w:rsidR="00DE46D4" w:rsidSect="00351E87">
          <w:headerReference w:type="even" r:id="rId21"/>
          <w:footerReference w:type="even" r:id="rId22"/>
          <w:headerReference w:type="first" r:id="rId23"/>
          <w:footerReference w:type="first" r:id="rId24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  <w:bookmarkStart w:id="4" w:name="_Toc233112100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elementos de dados da mensagem </w:t>
      </w:r>
      <w:r w:rsidR="000E0AE1">
        <w:t>pt</w:t>
      </w:r>
      <w:r w:rsidR="00E81E71">
        <w:t>498</w:t>
      </w:r>
      <w:r w:rsidR="00866E3F">
        <w:t>a</w:t>
      </w:r>
      <w:bookmarkEnd w:id="4"/>
    </w:p>
    <w:p w14:paraId="625CE23C" w14:textId="77777777" w:rsidR="00B86E26" w:rsidRPr="00C35F7D" w:rsidRDefault="00B86E26" w:rsidP="00B86E26">
      <w:pPr>
        <w:pStyle w:val="Ttulo1"/>
        <w:numPr>
          <w:ilvl w:val="0"/>
          <w:numId w:val="36"/>
        </w:numPr>
        <w:tabs>
          <w:tab w:val="clear" w:pos="720"/>
        </w:tabs>
        <w:ind w:left="432" w:hanging="432"/>
      </w:pPr>
      <w:bookmarkStart w:id="5" w:name="_Toc107238333"/>
      <w:bookmarkStart w:id="6" w:name="_Toc233112095"/>
      <w:r w:rsidRPr="00C35F7D">
        <w:lastRenderedPageBreak/>
        <w:t>Legenda</w:t>
      </w:r>
      <w:bookmarkEnd w:id="5"/>
      <w:bookmarkEnd w:id="6"/>
    </w:p>
    <w:p w14:paraId="36FD5833" w14:textId="77777777" w:rsidR="00C7656C" w:rsidRDefault="00C7656C" w:rsidP="00C7656C">
      <w:pPr>
        <w:spacing w:before="120" w:after="0" w:line="360" w:lineRule="auto"/>
        <w:ind w:left="357"/>
        <w:rPr>
          <w:b/>
        </w:rPr>
      </w:pPr>
    </w:p>
    <w:p w14:paraId="4F410B07" w14:textId="077F3ABF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0D50F69E" w14:textId="77777777" w:rsidR="009A3DA7" w:rsidRPr="004E460D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7611D487" w14:textId="77777777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251323AC" w14:textId="77777777" w:rsidR="009A3DA7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6A4C5539" w14:textId="77777777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0D6E6073" w14:textId="77777777" w:rsidR="009A3DA7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5E76CF1A" w14:textId="77777777" w:rsidR="009A3DA7" w:rsidRDefault="009A3DA7" w:rsidP="009A3DA7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0EF4028C" w14:textId="77777777" w:rsidR="009A3DA7" w:rsidRDefault="009A3DA7" w:rsidP="009A3DA7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42127021" w14:textId="77777777" w:rsidR="009A3DA7" w:rsidRDefault="009A3DA7" w:rsidP="009A3DA7">
      <w:pPr>
        <w:numPr>
          <w:ilvl w:val="0"/>
          <w:numId w:val="39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58646F77" w14:textId="77777777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2014FB07" w14:textId="77777777" w:rsidR="009A3DA7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5FEF0A5E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an</w:t>
      </w:r>
      <w:proofErr w:type="spellEnd"/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706D9548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3704E2E4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518128DB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</w:t>
      </w:r>
      <w:proofErr w:type="spellStart"/>
      <w:r>
        <w:t>caracter</w:t>
      </w:r>
      <w:proofErr w:type="spellEnd"/>
      <w:r>
        <w:t>;</w:t>
      </w:r>
    </w:p>
    <w:p w14:paraId="63094634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75D72143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 xml:space="preserve">data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(AAAA-MM-DD)</w:t>
      </w:r>
    </w:p>
    <w:p w14:paraId="59240884" w14:textId="77777777" w:rsidR="009A3DA7" w:rsidRDefault="009A3DA7" w:rsidP="009A3DA7">
      <w:pPr>
        <w:numPr>
          <w:ilvl w:val="0"/>
          <w:numId w:val="40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dateTime</w:t>
      </w:r>
      <w:proofErr w:type="spellEnd"/>
      <w:r>
        <w:rPr>
          <w:b/>
        </w:rPr>
        <w:t xml:space="preserve"> -&gt; </w:t>
      </w:r>
      <w:r>
        <w:rPr>
          <w:bCs/>
        </w:rPr>
        <w:t xml:space="preserve">data/hora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AAAA-MM-DDThh:</w:t>
      </w:r>
      <w:proofErr w:type="gramStart"/>
      <w:r>
        <w:rPr>
          <w:bCs/>
        </w:rPr>
        <w:t>mm:ss</w:t>
      </w:r>
      <w:proofErr w:type="spellEnd"/>
      <w:proofErr w:type="gramEnd"/>
      <w:r>
        <w:rPr>
          <w:bCs/>
        </w:rPr>
        <w:t>[-</w:t>
      </w:r>
      <w:proofErr w:type="spellStart"/>
      <w:r>
        <w:rPr>
          <w:bCs/>
        </w:rPr>
        <w:t>mm:mm</w:t>
      </w:r>
      <w:proofErr w:type="spellEnd"/>
      <w:r>
        <w:rPr>
          <w:bCs/>
        </w:rPr>
        <w:t>])</w:t>
      </w:r>
    </w:p>
    <w:p w14:paraId="56678F7C" w14:textId="77777777" w:rsidR="009A3DA7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bookmarkStart w:id="7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5DF87896" w14:textId="77777777" w:rsidR="009A3DA7" w:rsidRPr="00FC5BE3" w:rsidRDefault="009A3DA7" w:rsidP="009A3DA7">
      <w:pPr>
        <w:numPr>
          <w:ilvl w:val="0"/>
          <w:numId w:val="38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</w:t>
      </w:r>
      <w:proofErr w:type="spellStart"/>
      <w:r w:rsidRPr="00BC2801">
        <w:rPr>
          <w:b/>
          <w:bCs/>
          <w:snapToGrid w:val="0"/>
        </w:rPr>
        <w:t>messageHeader</w:t>
      </w:r>
      <w:proofErr w:type="spellEnd"/>
      <w:r w:rsidRPr="00BC2801">
        <w:rPr>
          <w:b/>
          <w:bCs/>
          <w:snapToGrid w:val="0"/>
        </w:rPr>
        <w:t>&gt;</w:t>
      </w:r>
      <w:r w:rsidRPr="00BC2801">
        <w:t xml:space="preserve"> </w:t>
      </w:r>
    </w:p>
    <w:p w14:paraId="20370BF4" w14:textId="77777777" w:rsidR="009A3DA7" w:rsidRPr="00FC5BE3" w:rsidRDefault="009A3DA7" w:rsidP="009A3DA7">
      <w:pPr>
        <w:numPr>
          <w:ilvl w:val="0"/>
          <w:numId w:val="41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7AD253F9" w14:textId="77777777" w:rsidR="009A3DA7" w:rsidRPr="00FC5BE3" w:rsidRDefault="009A3DA7" w:rsidP="009A3DA7">
      <w:pPr>
        <w:numPr>
          <w:ilvl w:val="0"/>
          <w:numId w:val="37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71EC6A78" w14:textId="77777777" w:rsidR="009A3DA7" w:rsidRPr="00FC5BE3" w:rsidRDefault="009A3DA7" w:rsidP="009A3DA7">
      <w:pPr>
        <w:numPr>
          <w:ilvl w:val="0"/>
          <w:numId w:val="38"/>
        </w:numPr>
        <w:tabs>
          <w:tab w:val="num" w:pos="720"/>
        </w:tabs>
        <w:spacing w:after="0" w:line="360" w:lineRule="auto"/>
      </w:pPr>
      <w:r w:rsidRPr="00FC5BE3">
        <w:t xml:space="preserve">Indica o nível de profundidade de uma </w:t>
      </w:r>
      <w:proofErr w:type="spellStart"/>
      <w:r w:rsidRPr="00FC5BE3">
        <w:t>tag</w:t>
      </w:r>
      <w:proofErr w:type="spellEnd"/>
      <w:r w:rsidRPr="00FC5BE3">
        <w:t>.</w:t>
      </w:r>
    </w:p>
    <w:p w14:paraId="15BD76E8" w14:textId="61E45335" w:rsidR="009A3DA7" w:rsidRDefault="009A3DA7" w:rsidP="009A3DA7">
      <w:pPr>
        <w:numPr>
          <w:ilvl w:val="0"/>
          <w:numId w:val="41"/>
        </w:numPr>
        <w:spacing w:after="0" w:line="360" w:lineRule="auto"/>
        <w:ind w:left="1068"/>
      </w:pPr>
      <w:r>
        <w:t>&lt;</w:t>
      </w:r>
      <w:r w:rsidR="00511EAB">
        <w:rPr>
          <w:b/>
          <w:bCs/>
        </w:rPr>
        <w:t>PT</w:t>
      </w:r>
      <w:r w:rsidR="004536EC">
        <w:rPr>
          <w:b/>
          <w:bCs/>
        </w:rPr>
        <w:t>498</w:t>
      </w:r>
      <w:r w:rsidRPr="008B2D59">
        <w:rPr>
          <w:b/>
          <w:bCs/>
        </w:rPr>
        <w:t>A</w:t>
      </w:r>
      <w:r>
        <w:t>&gt; tem profundidade 1. Os elementos &lt;</w:t>
      </w:r>
      <w:proofErr w:type="spellStart"/>
      <w:r w:rsidRPr="008B2D59">
        <w:rPr>
          <w:b/>
          <w:bCs/>
        </w:rPr>
        <w:t>messageHeader</w:t>
      </w:r>
      <w:proofErr w:type="spellEnd"/>
      <w:r>
        <w:t>&gt; e &lt;</w:t>
      </w:r>
      <w:proofErr w:type="spellStart"/>
      <w:r w:rsidRPr="008B2D59">
        <w:rPr>
          <w:b/>
          <w:bCs/>
        </w:rPr>
        <w:t>ImportOperation</w:t>
      </w:r>
      <w:proofErr w:type="spellEnd"/>
      <w:r>
        <w:t>&gt; tem profundidade 2. O elemento &lt;</w:t>
      </w:r>
      <w:proofErr w:type="spellStart"/>
      <w:r w:rsidRPr="008B2D59">
        <w:rPr>
          <w:b/>
          <w:bCs/>
        </w:rPr>
        <w:t>From</w:t>
      </w:r>
      <w:proofErr w:type="spellEnd"/>
      <w:r>
        <w:t>&gt; (que se encontra dentro do ‘</w:t>
      </w:r>
      <w:proofErr w:type="spellStart"/>
      <w:r w:rsidRPr="008B2D59">
        <w:rPr>
          <w:b/>
          <w:bCs/>
        </w:rPr>
        <w:t>messageHeader</w:t>
      </w:r>
      <w:proofErr w:type="spellEnd"/>
      <w:r>
        <w:t xml:space="preserve">’) tem profundidade 3. </w:t>
      </w:r>
    </w:p>
    <w:bookmarkEnd w:id="7"/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4F7761">
      <w:headerReference w:type="first" r:id="rId25"/>
      <w:footerReference w:type="first" r:id="rId26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42323" w14:textId="77777777" w:rsidR="003C7161" w:rsidRDefault="003C7161" w:rsidP="00E91D07">
      <w:pPr>
        <w:spacing w:after="0" w:line="240" w:lineRule="auto"/>
      </w:pPr>
      <w:r>
        <w:separator/>
      </w:r>
    </w:p>
  </w:endnote>
  <w:endnote w:type="continuationSeparator" w:id="0">
    <w:p w14:paraId="4CF9DB5F" w14:textId="77777777" w:rsidR="003C7161" w:rsidRDefault="003C7161" w:rsidP="00E91D07">
      <w:pPr>
        <w:spacing w:after="0" w:line="240" w:lineRule="auto"/>
      </w:pPr>
      <w:r>
        <w:continuationSeparator/>
      </w:r>
    </w:p>
  </w:endnote>
  <w:endnote w:type="continuationNotice" w:id="1">
    <w:p w14:paraId="4744A605" w14:textId="77777777" w:rsidR="003C7161" w:rsidRDefault="003C71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2C9C9AA8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E242CE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E242CE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E242CE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72D1F738" w:rsidR="00B74B66" w:rsidRDefault="006140E6" w:rsidP="002A1562">
          <w:pPr>
            <w:pStyle w:val="Rodap"/>
            <w:spacing w:after="0" w:line="240" w:lineRule="auto"/>
          </w:pPr>
          <w:r w:rsidRPr="008B5D55">
            <w:rPr>
              <w:sz w:val="18"/>
            </w:rPr>
            <w:fldChar w:fldCharType="begin"/>
          </w:r>
          <w:r w:rsidRPr="008B5D55">
            <w:rPr>
              <w:sz w:val="18"/>
            </w:rPr>
            <w:instrText xml:space="preserve"> DOCPROPERTY </w:instrText>
          </w:r>
          <w:r w:rsidR="002A1562" w:rsidRPr="008B5D55">
            <w:rPr>
              <w:sz w:val="18"/>
            </w:rPr>
            <w:instrText>data</w:instrText>
          </w:r>
          <w:r w:rsidRPr="008B5D55">
            <w:rPr>
              <w:sz w:val="18"/>
            </w:rPr>
            <w:instrText xml:space="preserve"> \* CHARFORMAT </w:instrText>
          </w:r>
          <w:r w:rsidRPr="008B5D55">
            <w:rPr>
              <w:sz w:val="18"/>
            </w:rPr>
            <w:fldChar w:fldCharType="separate"/>
          </w:r>
          <w:r w:rsidR="004862AA">
            <w:rPr>
              <w:sz w:val="18"/>
            </w:rPr>
            <w:t>25-06-2026</w:t>
          </w:r>
          <w:r w:rsidRPr="008B5D55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2CAAF49C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4862AA">
            <w:rPr>
              <w:sz w:val="18"/>
            </w:rPr>
            <w:t>1.2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1D99A2A4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E242CE">
            <w:rPr>
              <w:rFonts w:cs="Arial"/>
              <w:noProof/>
              <w:sz w:val="18"/>
            </w:rPr>
            <w:instrText>23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E242CE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35A7E">
      <w:trPr>
        <w:trHeight w:val="262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318EEA1A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D20B01">
            <w:rPr>
              <w:sz w:val="18"/>
            </w:rPr>
            <w:t>1.2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005817D7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D20B01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5309E0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161F9C0F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E242CE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E242CE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6D0EC6AD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D20B01">
            <w:rPr>
              <w:sz w:val="18"/>
            </w:rPr>
            <w:t>1.2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645A8A5C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D20B01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04312581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E242CE">
            <w:rPr>
              <w:rFonts w:cs="Arial"/>
              <w:noProof/>
              <w:sz w:val="18"/>
            </w:rPr>
            <w:instrText>24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E242CE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3BB96AB3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D20B01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54C150F0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D20B01">
            <w:rPr>
              <w:sz w:val="18"/>
            </w:rPr>
            <w:t>1.2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1BC27025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E242CE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E242CE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4853ABC0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D20B01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2CF70D97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D20B01">
            <w:rPr>
              <w:sz w:val="18"/>
            </w:rPr>
            <w:t>1.2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9A3DA7" w14:paraId="5E6F970C" w14:textId="77777777" w:rsidTr="005309E0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17C43D47" w14:textId="1BD9A479" w:rsidR="009A3DA7" w:rsidRDefault="009A3DA7" w:rsidP="009A3DA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E242CE">
            <w:rPr>
              <w:rFonts w:cs="Arial"/>
              <w:noProof/>
              <w:sz w:val="18"/>
            </w:rPr>
            <w:instrText>33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E242CE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9A3DA7" w14:paraId="181A6A14" w14:textId="77777777" w:rsidTr="005309E0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A02816C" w14:textId="426322CA" w:rsidR="009A3DA7" w:rsidRDefault="009A3DA7" w:rsidP="009A3DA7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D20B01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D2BF2D0" w14:textId="65EE5DE7" w:rsidR="009A3DA7" w:rsidRDefault="009A3DA7" w:rsidP="009A3DA7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D20B01">
            <w:rPr>
              <w:sz w:val="18"/>
            </w:rPr>
            <w:t>1.2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A0EE2AA" w14:textId="77777777" w:rsidR="009A3DA7" w:rsidRDefault="009A3DA7" w:rsidP="009A3DA7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9AB6D" w14:textId="77777777" w:rsidR="003C7161" w:rsidRDefault="003C7161" w:rsidP="00E91D07">
      <w:pPr>
        <w:spacing w:after="0" w:line="240" w:lineRule="auto"/>
      </w:pPr>
      <w:r>
        <w:separator/>
      </w:r>
    </w:p>
  </w:footnote>
  <w:footnote w:type="continuationSeparator" w:id="0">
    <w:p w14:paraId="182C3F38" w14:textId="77777777" w:rsidR="003C7161" w:rsidRDefault="003C7161" w:rsidP="00E91D07">
      <w:pPr>
        <w:spacing w:after="0" w:line="240" w:lineRule="auto"/>
      </w:pPr>
      <w:r>
        <w:continuationSeparator/>
      </w:r>
    </w:p>
  </w:footnote>
  <w:footnote w:type="continuationNotice" w:id="1">
    <w:p w14:paraId="3A7750D7" w14:textId="77777777" w:rsidR="003C7161" w:rsidRDefault="003C71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33F765C4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4862AA">
            <w:rPr>
              <w:rFonts w:eastAsia="Adobe Heiti Std R" w:cs="Arial"/>
              <w:color w:val="7F7F7F"/>
            </w:rPr>
            <w:t>Guia XML - Mensagem PT498A v1.2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0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6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629B910F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BF5281">
      <w:rPr>
        <w:rFonts w:eastAsia="Adobe Heiti Std R" w:cs="Arial"/>
        <w:color w:val="7F7F7F"/>
      </w:rPr>
      <w:fldChar w:fldCharType="begin"/>
    </w:r>
    <w:r w:rsidRPr="00BF5281">
      <w:rPr>
        <w:rFonts w:eastAsia="Adobe Heiti Std R" w:cs="Arial"/>
        <w:color w:val="7F7F7F"/>
      </w:rPr>
      <w:instrText xml:space="preserve"> DOCPROPERTY NomeManual \* CHARFORMAT </w:instrText>
    </w:r>
    <w:r w:rsidRPr="00BF5281">
      <w:rPr>
        <w:rFonts w:eastAsia="Adobe Heiti Std R" w:cs="Arial"/>
        <w:color w:val="7F7F7F"/>
      </w:rPr>
      <w:fldChar w:fldCharType="separate"/>
    </w:r>
    <w:r w:rsidR="00D20B01">
      <w:rPr>
        <w:rFonts w:eastAsia="Adobe Heiti Std R" w:cs="Arial"/>
        <w:color w:val="7F7F7F"/>
      </w:rPr>
      <w:t>Guia XML - Mensagem PT498A v1.2</w:t>
    </w:r>
    <w:r w:rsidRPr="00BF5281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4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5B8C16FE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D20B01">
      <w:rPr>
        <w:rFonts w:eastAsia="Adobe Heiti Std R" w:cs="Arial"/>
        <w:color w:val="7F7F7F"/>
      </w:rPr>
      <w:t>Guia XML - Mensagem PT498A v1.2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1479D5F9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D20B01">
            <w:rPr>
              <w:rFonts w:eastAsia="Adobe Heiti Std R" w:cs="Arial"/>
              <w:color w:val="7F7F7F"/>
            </w:rPr>
            <w:t>Guia XML - Mensagem PT498A v1.2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4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5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3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6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5D94EBBB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D20B01">
      <w:rPr>
        <w:rFonts w:eastAsia="Adobe Heiti Std R" w:cs="Arial"/>
        <w:color w:val="7F7F7F"/>
      </w:rPr>
      <w:t>Guia XML - Mensagem PT498A v1.2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5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1D925F09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D20B01">
      <w:rPr>
        <w:rFonts w:eastAsia="Adobe Heiti Std R" w:cs="Arial"/>
        <w:color w:val="7F7F7F"/>
      </w:rPr>
      <w:t>Guia XML - Mensagem PT498A v1.2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26225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7A9D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9C45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626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1209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DAE2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1074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BC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0EA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7EA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0B97B087"/>
    <w:multiLevelType w:val="hybridMultilevel"/>
    <w:tmpl w:val="FFFFFFFF"/>
    <w:lvl w:ilvl="0" w:tplc="290AE8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764CA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283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420A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8EEB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5AE6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F415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E2D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F8CF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83BFE"/>
    <w:multiLevelType w:val="multilevel"/>
    <w:tmpl w:val="08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16615F6"/>
    <w:multiLevelType w:val="multilevel"/>
    <w:tmpl w:val="B0064E56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Ttulo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4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BAFF58"/>
    <w:multiLevelType w:val="hybridMultilevel"/>
    <w:tmpl w:val="FFFFFFFF"/>
    <w:lvl w:ilvl="0" w:tplc="F930370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094B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2B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4C47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1A57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1647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A605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FC67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0A9C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400489">
    <w:abstractNumId w:val="31"/>
  </w:num>
  <w:num w:numId="2" w16cid:durableId="1337535723">
    <w:abstractNumId w:val="11"/>
  </w:num>
  <w:num w:numId="3" w16cid:durableId="1740127503">
    <w:abstractNumId w:val="24"/>
  </w:num>
  <w:num w:numId="4" w16cid:durableId="1916090744">
    <w:abstractNumId w:val="16"/>
  </w:num>
  <w:num w:numId="5" w16cid:durableId="407653749">
    <w:abstractNumId w:val="24"/>
  </w:num>
  <w:num w:numId="6" w16cid:durableId="1140926260">
    <w:abstractNumId w:val="16"/>
  </w:num>
  <w:num w:numId="7" w16cid:durableId="1563710658">
    <w:abstractNumId w:val="24"/>
  </w:num>
  <w:num w:numId="8" w16cid:durableId="1221674597">
    <w:abstractNumId w:val="16"/>
  </w:num>
  <w:num w:numId="9" w16cid:durableId="2100249092">
    <w:abstractNumId w:val="19"/>
  </w:num>
  <w:num w:numId="10" w16cid:durableId="1742219413">
    <w:abstractNumId w:val="33"/>
  </w:num>
  <w:num w:numId="11" w16cid:durableId="1752387642">
    <w:abstractNumId w:val="15"/>
  </w:num>
  <w:num w:numId="12" w16cid:durableId="587661404">
    <w:abstractNumId w:val="14"/>
  </w:num>
  <w:num w:numId="13" w16cid:durableId="2115129860">
    <w:abstractNumId w:val="25"/>
  </w:num>
  <w:num w:numId="14" w16cid:durableId="888372608">
    <w:abstractNumId w:val="28"/>
  </w:num>
  <w:num w:numId="15" w16cid:durableId="1377584123">
    <w:abstractNumId w:val="17"/>
  </w:num>
  <w:num w:numId="16" w16cid:durableId="74860010">
    <w:abstractNumId w:val="17"/>
    <w:lvlOverride w:ilvl="0">
      <w:startOverride w:val="1"/>
    </w:lvlOverride>
  </w:num>
  <w:num w:numId="17" w16cid:durableId="348609990">
    <w:abstractNumId w:val="21"/>
  </w:num>
  <w:num w:numId="18" w16cid:durableId="1725443938">
    <w:abstractNumId w:val="30"/>
  </w:num>
  <w:num w:numId="19" w16cid:durableId="1860318410">
    <w:abstractNumId w:val="32"/>
  </w:num>
  <w:num w:numId="20" w16cid:durableId="1075709663">
    <w:abstractNumId w:val="18"/>
  </w:num>
  <w:num w:numId="21" w16cid:durableId="1705590259">
    <w:abstractNumId w:val="21"/>
    <w:lvlOverride w:ilvl="0">
      <w:lvl w:ilvl="0">
        <w:start w:val="1"/>
        <w:numFmt w:val="decimal"/>
        <w:pStyle w:val="Ttulo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2" w16cid:durableId="1448281529">
    <w:abstractNumId w:val="21"/>
  </w:num>
  <w:num w:numId="23" w16cid:durableId="1166483133">
    <w:abstractNumId w:val="21"/>
  </w:num>
  <w:num w:numId="24" w16cid:durableId="1475024564">
    <w:abstractNumId w:val="21"/>
    <w:lvlOverride w:ilvl="0">
      <w:lvl w:ilvl="0">
        <w:start w:val="1"/>
        <w:numFmt w:val="decimal"/>
        <w:pStyle w:val="Ttulo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5" w16cid:durableId="571237428">
    <w:abstractNumId w:val="27"/>
  </w:num>
  <w:num w:numId="26" w16cid:durableId="1729374820">
    <w:abstractNumId w:val="9"/>
  </w:num>
  <w:num w:numId="27" w16cid:durableId="1777362204">
    <w:abstractNumId w:val="7"/>
  </w:num>
  <w:num w:numId="28" w16cid:durableId="672299888">
    <w:abstractNumId w:val="6"/>
  </w:num>
  <w:num w:numId="29" w16cid:durableId="126243290">
    <w:abstractNumId w:val="5"/>
  </w:num>
  <w:num w:numId="30" w16cid:durableId="1701198054">
    <w:abstractNumId w:val="4"/>
  </w:num>
  <w:num w:numId="31" w16cid:durableId="1016535638">
    <w:abstractNumId w:val="8"/>
  </w:num>
  <w:num w:numId="32" w16cid:durableId="1272662770">
    <w:abstractNumId w:val="3"/>
  </w:num>
  <w:num w:numId="33" w16cid:durableId="1185363360">
    <w:abstractNumId w:val="2"/>
  </w:num>
  <w:num w:numId="34" w16cid:durableId="1513758542">
    <w:abstractNumId w:val="1"/>
  </w:num>
  <w:num w:numId="35" w16cid:durableId="1790860262">
    <w:abstractNumId w:val="0"/>
  </w:num>
  <w:num w:numId="36" w16cid:durableId="78021979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8007070">
    <w:abstractNumId w:val="20"/>
    <w:lvlOverride w:ilvl="0">
      <w:startOverride w:val="1"/>
    </w:lvlOverride>
  </w:num>
  <w:num w:numId="38" w16cid:durableId="1614701665">
    <w:abstractNumId w:val="23"/>
  </w:num>
  <w:num w:numId="39" w16cid:durableId="852303945">
    <w:abstractNumId w:val="10"/>
  </w:num>
  <w:num w:numId="40" w16cid:durableId="1126774120">
    <w:abstractNumId w:val="13"/>
  </w:num>
  <w:num w:numId="41" w16cid:durableId="377970344">
    <w:abstractNumId w:val="29"/>
  </w:num>
  <w:num w:numId="42" w16cid:durableId="1159348061">
    <w:abstractNumId w:val="12"/>
  </w:num>
  <w:num w:numId="43" w16cid:durableId="211879574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11AEE"/>
    <w:rsid w:val="000418D0"/>
    <w:rsid w:val="00063BDB"/>
    <w:rsid w:val="0006400A"/>
    <w:rsid w:val="00076CB4"/>
    <w:rsid w:val="00081CEF"/>
    <w:rsid w:val="000A6FD6"/>
    <w:rsid w:val="000B2106"/>
    <w:rsid w:val="000C00E8"/>
    <w:rsid w:val="000C11B6"/>
    <w:rsid w:val="000D12ED"/>
    <w:rsid w:val="000D733E"/>
    <w:rsid w:val="000D7F24"/>
    <w:rsid w:val="000E00D5"/>
    <w:rsid w:val="000E0AE1"/>
    <w:rsid w:val="000F3CF8"/>
    <w:rsid w:val="00104A87"/>
    <w:rsid w:val="00105D0B"/>
    <w:rsid w:val="00106546"/>
    <w:rsid w:val="00107319"/>
    <w:rsid w:val="00161C5E"/>
    <w:rsid w:val="00162461"/>
    <w:rsid w:val="001703D5"/>
    <w:rsid w:val="0017683D"/>
    <w:rsid w:val="00187135"/>
    <w:rsid w:val="00194543"/>
    <w:rsid w:val="001D45CB"/>
    <w:rsid w:val="001E2B12"/>
    <w:rsid w:val="002109A1"/>
    <w:rsid w:val="002109B1"/>
    <w:rsid w:val="00220AE0"/>
    <w:rsid w:val="00225D0D"/>
    <w:rsid w:val="00230FC6"/>
    <w:rsid w:val="00232923"/>
    <w:rsid w:val="00232EBA"/>
    <w:rsid w:val="0025085B"/>
    <w:rsid w:val="00257D04"/>
    <w:rsid w:val="00271178"/>
    <w:rsid w:val="00286DAE"/>
    <w:rsid w:val="002A1562"/>
    <w:rsid w:val="002A2AA3"/>
    <w:rsid w:val="002A4F1E"/>
    <w:rsid w:val="002C0BD0"/>
    <w:rsid w:val="002C6D70"/>
    <w:rsid w:val="002D637F"/>
    <w:rsid w:val="002D7563"/>
    <w:rsid w:val="002E20F9"/>
    <w:rsid w:val="002F22A2"/>
    <w:rsid w:val="002F4184"/>
    <w:rsid w:val="0031602F"/>
    <w:rsid w:val="00317A47"/>
    <w:rsid w:val="0032284D"/>
    <w:rsid w:val="00336E88"/>
    <w:rsid w:val="00342441"/>
    <w:rsid w:val="00351E87"/>
    <w:rsid w:val="003838FD"/>
    <w:rsid w:val="0038614F"/>
    <w:rsid w:val="00394F2A"/>
    <w:rsid w:val="003C4F42"/>
    <w:rsid w:val="003C564E"/>
    <w:rsid w:val="003C7161"/>
    <w:rsid w:val="003D03BA"/>
    <w:rsid w:val="003D4069"/>
    <w:rsid w:val="003D514A"/>
    <w:rsid w:val="003D7414"/>
    <w:rsid w:val="003E4E52"/>
    <w:rsid w:val="003E5945"/>
    <w:rsid w:val="003E70CB"/>
    <w:rsid w:val="0041247B"/>
    <w:rsid w:val="004171EB"/>
    <w:rsid w:val="004176AD"/>
    <w:rsid w:val="0042317F"/>
    <w:rsid w:val="004262C1"/>
    <w:rsid w:val="00434CE5"/>
    <w:rsid w:val="00437412"/>
    <w:rsid w:val="0044052D"/>
    <w:rsid w:val="0044425F"/>
    <w:rsid w:val="004450D3"/>
    <w:rsid w:val="00450955"/>
    <w:rsid w:val="00453164"/>
    <w:rsid w:val="0045344D"/>
    <w:rsid w:val="004536EC"/>
    <w:rsid w:val="0045714D"/>
    <w:rsid w:val="004574B5"/>
    <w:rsid w:val="00457A45"/>
    <w:rsid w:val="004601D4"/>
    <w:rsid w:val="004862AA"/>
    <w:rsid w:val="00495F1C"/>
    <w:rsid w:val="00497C18"/>
    <w:rsid w:val="004A7982"/>
    <w:rsid w:val="004B0153"/>
    <w:rsid w:val="004C00AB"/>
    <w:rsid w:val="004C18F5"/>
    <w:rsid w:val="004C52E7"/>
    <w:rsid w:val="004F7761"/>
    <w:rsid w:val="00500777"/>
    <w:rsid w:val="00511EAB"/>
    <w:rsid w:val="0051731A"/>
    <w:rsid w:val="005309E0"/>
    <w:rsid w:val="00535142"/>
    <w:rsid w:val="0053701E"/>
    <w:rsid w:val="005440CB"/>
    <w:rsid w:val="00553292"/>
    <w:rsid w:val="00570095"/>
    <w:rsid w:val="00570206"/>
    <w:rsid w:val="005B2467"/>
    <w:rsid w:val="005C7416"/>
    <w:rsid w:val="005D37B5"/>
    <w:rsid w:val="005E35CB"/>
    <w:rsid w:val="005E6584"/>
    <w:rsid w:val="005E7485"/>
    <w:rsid w:val="00605529"/>
    <w:rsid w:val="006140E6"/>
    <w:rsid w:val="00635CF9"/>
    <w:rsid w:val="00640F66"/>
    <w:rsid w:val="00640F89"/>
    <w:rsid w:val="0064699E"/>
    <w:rsid w:val="0065180E"/>
    <w:rsid w:val="00651CED"/>
    <w:rsid w:val="0065427D"/>
    <w:rsid w:val="00655B1D"/>
    <w:rsid w:val="0066157D"/>
    <w:rsid w:val="00675706"/>
    <w:rsid w:val="00676062"/>
    <w:rsid w:val="0068164B"/>
    <w:rsid w:val="006831DA"/>
    <w:rsid w:val="006910C6"/>
    <w:rsid w:val="006938FA"/>
    <w:rsid w:val="006A2AFC"/>
    <w:rsid w:val="006B3A69"/>
    <w:rsid w:val="006C6BCD"/>
    <w:rsid w:val="006E3521"/>
    <w:rsid w:val="006E4D29"/>
    <w:rsid w:val="006F1A92"/>
    <w:rsid w:val="00701B37"/>
    <w:rsid w:val="007040AA"/>
    <w:rsid w:val="00707867"/>
    <w:rsid w:val="00712696"/>
    <w:rsid w:val="00721DC1"/>
    <w:rsid w:val="00731D11"/>
    <w:rsid w:val="0074050E"/>
    <w:rsid w:val="007460A2"/>
    <w:rsid w:val="007478A9"/>
    <w:rsid w:val="00747BD5"/>
    <w:rsid w:val="00752A55"/>
    <w:rsid w:val="00755DD9"/>
    <w:rsid w:val="007641CD"/>
    <w:rsid w:val="00767C7B"/>
    <w:rsid w:val="00770712"/>
    <w:rsid w:val="007849E7"/>
    <w:rsid w:val="00784A66"/>
    <w:rsid w:val="0078715D"/>
    <w:rsid w:val="00787EE1"/>
    <w:rsid w:val="00795F8B"/>
    <w:rsid w:val="007A0EE3"/>
    <w:rsid w:val="007A4664"/>
    <w:rsid w:val="007A4B9F"/>
    <w:rsid w:val="007A6499"/>
    <w:rsid w:val="007A710D"/>
    <w:rsid w:val="007B53FA"/>
    <w:rsid w:val="007B6C6C"/>
    <w:rsid w:val="007E02DD"/>
    <w:rsid w:val="008125B7"/>
    <w:rsid w:val="00844378"/>
    <w:rsid w:val="008527AE"/>
    <w:rsid w:val="008529E5"/>
    <w:rsid w:val="00866E3F"/>
    <w:rsid w:val="00872696"/>
    <w:rsid w:val="0088073C"/>
    <w:rsid w:val="00885FDB"/>
    <w:rsid w:val="00891E81"/>
    <w:rsid w:val="008A45A7"/>
    <w:rsid w:val="008B092C"/>
    <w:rsid w:val="008B2301"/>
    <w:rsid w:val="008B3B5F"/>
    <w:rsid w:val="008B5D55"/>
    <w:rsid w:val="008C0E4E"/>
    <w:rsid w:val="008E1504"/>
    <w:rsid w:val="008E6814"/>
    <w:rsid w:val="008F04FE"/>
    <w:rsid w:val="00903603"/>
    <w:rsid w:val="00906A17"/>
    <w:rsid w:val="00912CA3"/>
    <w:rsid w:val="00917423"/>
    <w:rsid w:val="00922025"/>
    <w:rsid w:val="00931117"/>
    <w:rsid w:val="00933EAA"/>
    <w:rsid w:val="009610C7"/>
    <w:rsid w:val="00967C73"/>
    <w:rsid w:val="009911FD"/>
    <w:rsid w:val="009A2D75"/>
    <w:rsid w:val="009A3DA7"/>
    <w:rsid w:val="009C1817"/>
    <w:rsid w:val="009D427B"/>
    <w:rsid w:val="009F10B7"/>
    <w:rsid w:val="009F7937"/>
    <w:rsid w:val="00A02924"/>
    <w:rsid w:val="00A074F1"/>
    <w:rsid w:val="00A12590"/>
    <w:rsid w:val="00A4106B"/>
    <w:rsid w:val="00A42DDC"/>
    <w:rsid w:val="00A432B1"/>
    <w:rsid w:val="00A46664"/>
    <w:rsid w:val="00A62A10"/>
    <w:rsid w:val="00A63C0A"/>
    <w:rsid w:val="00A816BF"/>
    <w:rsid w:val="00A9321F"/>
    <w:rsid w:val="00A9484F"/>
    <w:rsid w:val="00AB142F"/>
    <w:rsid w:val="00AB77E2"/>
    <w:rsid w:val="00AC2767"/>
    <w:rsid w:val="00AE0C87"/>
    <w:rsid w:val="00AE5EA5"/>
    <w:rsid w:val="00AE66F6"/>
    <w:rsid w:val="00AF46CA"/>
    <w:rsid w:val="00AF6196"/>
    <w:rsid w:val="00B00D65"/>
    <w:rsid w:val="00B1206A"/>
    <w:rsid w:val="00B12E7B"/>
    <w:rsid w:val="00B23BAF"/>
    <w:rsid w:val="00B25815"/>
    <w:rsid w:val="00B35A7E"/>
    <w:rsid w:val="00B450BB"/>
    <w:rsid w:val="00B50E21"/>
    <w:rsid w:val="00B52ED9"/>
    <w:rsid w:val="00B56BD1"/>
    <w:rsid w:val="00B74B66"/>
    <w:rsid w:val="00B82705"/>
    <w:rsid w:val="00B8381D"/>
    <w:rsid w:val="00B86E26"/>
    <w:rsid w:val="00BA4519"/>
    <w:rsid w:val="00BB304A"/>
    <w:rsid w:val="00BC4277"/>
    <w:rsid w:val="00BD53F0"/>
    <w:rsid w:val="00BE38EB"/>
    <w:rsid w:val="00BF5281"/>
    <w:rsid w:val="00C10919"/>
    <w:rsid w:val="00C22067"/>
    <w:rsid w:val="00C3257B"/>
    <w:rsid w:val="00C46A7C"/>
    <w:rsid w:val="00C54A73"/>
    <w:rsid w:val="00C57162"/>
    <w:rsid w:val="00C674AB"/>
    <w:rsid w:val="00C7656C"/>
    <w:rsid w:val="00C8238C"/>
    <w:rsid w:val="00C82562"/>
    <w:rsid w:val="00C83B29"/>
    <w:rsid w:val="00C862CF"/>
    <w:rsid w:val="00C9209D"/>
    <w:rsid w:val="00C96A25"/>
    <w:rsid w:val="00CA271A"/>
    <w:rsid w:val="00CA3026"/>
    <w:rsid w:val="00CA3771"/>
    <w:rsid w:val="00CB04B7"/>
    <w:rsid w:val="00CB33AA"/>
    <w:rsid w:val="00CC2FE6"/>
    <w:rsid w:val="00CE079E"/>
    <w:rsid w:val="00CE29C5"/>
    <w:rsid w:val="00CE327C"/>
    <w:rsid w:val="00CF1779"/>
    <w:rsid w:val="00D02692"/>
    <w:rsid w:val="00D07F24"/>
    <w:rsid w:val="00D118CC"/>
    <w:rsid w:val="00D138D6"/>
    <w:rsid w:val="00D20B01"/>
    <w:rsid w:val="00D23613"/>
    <w:rsid w:val="00D350F7"/>
    <w:rsid w:val="00D35406"/>
    <w:rsid w:val="00D44340"/>
    <w:rsid w:val="00D456B4"/>
    <w:rsid w:val="00D747E8"/>
    <w:rsid w:val="00D77210"/>
    <w:rsid w:val="00D9650A"/>
    <w:rsid w:val="00DA7A30"/>
    <w:rsid w:val="00DB2B82"/>
    <w:rsid w:val="00DB4315"/>
    <w:rsid w:val="00DB4FE4"/>
    <w:rsid w:val="00DB72F5"/>
    <w:rsid w:val="00DD69A3"/>
    <w:rsid w:val="00DD7AB0"/>
    <w:rsid w:val="00DE46D4"/>
    <w:rsid w:val="00E242CE"/>
    <w:rsid w:val="00E25666"/>
    <w:rsid w:val="00E276D9"/>
    <w:rsid w:val="00E35D7C"/>
    <w:rsid w:val="00E456FA"/>
    <w:rsid w:val="00E56C37"/>
    <w:rsid w:val="00E61DE2"/>
    <w:rsid w:val="00E705E7"/>
    <w:rsid w:val="00E7176A"/>
    <w:rsid w:val="00E81E71"/>
    <w:rsid w:val="00E91D07"/>
    <w:rsid w:val="00EA792B"/>
    <w:rsid w:val="00EB0A29"/>
    <w:rsid w:val="00EB34DE"/>
    <w:rsid w:val="00EB4800"/>
    <w:rsid w:val="00EC53D6"/>
    <w:rsid w:val="00ED0031"/>
    <w:rsid w:val="00EF5A9B"/>
    <w:rsid w:val="00F07ED9"/>
    <w:rsid w:val="00F2446F"/>
    <w:rsid w:val="00F25FEE"/>
    <w:rsid w:val="00F37179"/>
    <w:rsid w:val="00F47A45"/>
    <w:rsid w:val="00F52E92"/>
    <w:rsid w:val="00F604EE"/>
    <w:rsid w:val="00F609B3"/>
    <w:rsid w:val="00F61D5F"/>
    <w:rsid w:val="00F64E10"/>
    <w:rsid w:val="00F67034"/>
    <w:rsid w:val="00F71AF3"/>
    <w:rsid w:val="00F74467"/>
    <w:rsid w:val="00F90C8F"/>
    <w:rsid w:val="00F90E04"/>
    <w:rsid w:val="00F921A8"/>
    <w:rsid w:val="00F924B6"/>
    <w:rsid w:val="00FA40B5"/>
    <w:rsid w:val="00FD1456"/>
    <w:rsid w:val="00FD5694"/>
    <w:rsid w:val="00FD70E6"/>
    <w:rsid w:val="00FE5A85"/>
    <w:rsid w:val="00FF0E0F"/>
    <w:rsid w:val="00FF641D"/>
    <w:rsid w:val="021E52CD"/>
    <w:rsid w:val="4F54A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A3F75233-FA3A-49FF-8A24-168EFE83C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numPr>
        <w:numId w:val="23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numPr>
        <w:ilvl w:val="1"/>
        <w:numId w:val="23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nhideWhenUsed/>
    <w:qFormat/>
    <w:rsid w:val="00A9484F"/>
    <w:pPr>
      <w:keepNext/>
      <w:keepLines/>
      <w:numPr>
        <w:ilvl w:val="2"/>
        <w:numId w:val="23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AE66F6"/>
    <w:pPr>
      <w:keepNext/>
      <w:keepLines/>
      <w:numPr>
        <w:ilvl w:val="3"/>
        <w:numId w:val="23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unhideWhenUsed/>
    <w:qFormat/>
    <w:rsid w:val="00AE66F6"/>
    <w:pPr>
      <w:keepNext/>
      <w:keepLines/>
      <w:numPr>
        <w:ilvl w:val="4"/>
        <w:numId w:val="23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AE66F6"/>
    <w:pPr>
      <w:keepNext/>
      <w:keepLines/>
      <w:numPr>
        <w:ilvl w:val="5"/>
        <w:numId w:val="23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unhideWhenUsed/>
    <w:qFormat/>
    <w:rsid w:val="00AE66F6"/>
    <w:pPr>
      <w:keepNext/>
      <w:keepLines/>
      <w:numPr>
        <w:ilvl w:val="6"/>
        <w:numId w:val="2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unhideWhenUsed/>
    <w:qFormat/>
    <w:rsid w:val="00AE66F6"/>
    <w:pPr>
      <w:keepNext/>
      <w:keepLines/>
      <w:numPr>
        <w:ilvl w:val="7"/>
        <w:numId w:val="23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unhideWhenUsed/>
    <w:qFormat/>
    <w:rsid w:val="00AE66F6"/>
    <w:pPr>
      <w:keepNext/>
      <w:keepLines/>
      <w:numPr>
        <w:ilvl w:val="8"/>
        <w:numId w:val="23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7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8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Ttulo9Carter">
    <w:name w:val="Título 9 Caráter"/>
    <w:basedOn w:val="Tipodeletrapredefinidodopargrafo"/>
    <w:link w:val="Ttulo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uiPriority w:val="99"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Refdecomentrio">
    <w:name w:val="annotation reference"/>
    <w:uiPriority w:val="99"/>
    <w:rsid w:val="00DB72F5"/>
    <w:rPr>
      <w:rFonts w:cs="Times New Roman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DB72F5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DB72F5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DB72F5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o">
    <w:name w:val="Revision"/>
    <w:hidden/>
    <w:uiPriority w:val="99"/>
    <w:semiHidden/>
    <w:rsid w:val="00DB72F5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DB72F5"/>
    <w:rPr>
      <w:color w:val="808080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DB7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DB72F5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diceremissivo1">
    <w:name w:val="index 1"/>
    <w:basedOn w:val="Normal"/>
    <w:next w:val="Normal"/>
    <w:autoRedefine/>
    <w:uiPriority w:val="99"/>
    <w:unhideWhenUsed/>
    <w:rsid w:val="00DB72F5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2">
    <w:name w:val="index 2"/>
    <w:basedOn w:val="Normal"/>
    <w:next w:val="Normal"/>
    <w:autoRedefine/>
    <w:uiPriority w:val="99"/>
    <w:unhideWhenUsed/>
    <w:rsid w:val="00DB72F5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3">
    <w:name w:val="index 3"/>
    <w:basedOn w:val="Normal"/>
    <w:next w:val="Normal"/>
    <w:autoRedefine/>
    <w:uiPriority w:val="99"/>
    <w:unhideWhenUsed/>
    <w:rsid w:val="00DB72F5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4">
    <w:name w:val="index 4"/>
    <w:basedOn w:val="Normal"/>
    <w:next w:val="Normal"/>
    <w:autoRedefine/>
    <w:uiPriority w:val="99"/>
    <w:unhideWhenUsed/>
    <w:rsid w:val="00DB72F5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5">
    <w:name w:val="index 5"/>
    <w:basedOn w:val="Normal"/>
    <w:next w:val="Normal"/>
    <w:autoRedefine/>
    <w:uiPriority w:val="99"/>
    <w:unhideWhenUsed/>
    <w:rsid w:val="00DB72F5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6">
    <w:name w:val="index 6"/>
    <w:basedOn w:val="Normal"/>
    <w:next w:val="Normal"/>
    <w:autoRedefine/>
    <w:uiPriority w:val="99"/>
    <w:unhideWhenUsed/>
    <w:rsid w:val="00DB72F5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7">
    <w:name w:val="index 7"/>
    <w:basedOn w:val="Normal"/>
    <w:next w:val="Normal"/>
    <w:autoRedefine/>
    <w:uiPriority w:val="99"/>
    <w:unhideWhenUsed/>
    <w:rsid w:val="00DB72F5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8">
    <w:name w:val="index 8"/>
    <w:basedOn w:val="Normal"/>
    <w:next w:val="Normal"/>
    <w:autoRedefine/>
    <w:uiPriority w:val="99"/>
    <w:unhideWhenUsed/>
    <w:rsid w:val="00DB72F5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9">
    <w:name w:val="index 9"/>
    <w:basedOn w:val="Normal"/>
    <w:next w:val="Normal"/>
    <w:autoRedefine/>
    <w:uiPriority w:val="99"/>
    <w:unhideWhenUsed/>
    <w:rsid w:val="00DB72F5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Avanonormal">
    <w:name w:val="Normal Indent"/>
    <w:basedOn w:val="Normal"/>
    <w:uiPriority w:val="99"/>
    <w:unhideWhenUsed/>
    <w:rsid w:val="00DB72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endiceremissivo">
    <w:name w:val="index heading"/>
    <w:basedOn w:val="Normal"/>
    <w:next w:val="ndiceremissivo11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Destinatrio">
    <w:name w:val="envelope address"/>
    <w:basedOn w:val="Normal"/>
    <w:uiPriority w:val="99"/>
    <w:unhideWhenUsed/>
    <w:rsid w:val="00DB72F5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Remetente">
    <w:name w:val="envelope return"/>
    <w:basedOn w:val="Normal"/>
    <w:uiPriority w:val="99"/>
    <w:unhideWhenUsed/>
    <w:rsid w:val="00DB72F5"/>
    <w:pPr>
      <w:spacing w:after="0" w:line="240" w:lineRule="auto"/>
    </w:pPr>
    <w:rPr>
      <w:rFonts w:eastAsia="Times New Roman" w:cs="Times New Roman"/>
      <w:lang w:val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DB72F5"/>
    <w:rPr>
      <w:rFonts w:ascii="Times New Roman" w:eastAsia="Times New Roman" w:hAnsi="Times New Roman" w:cs="Times New Roman"/>
      <w:lang w:val="en-US"/>
    </w:rPr>
  </w:style>
  <w:style w:type="paragraph" w:styleId="ndicedeautoridades">
    <w:name w:val="table of authorities"/>
    <w:basedOn w:val="Normal"/>
    <w:next w:val="Normal"/>
    <w:uiPriority w:val="99"/>
    <w:unhideWhenUsed/>
    <w:rsid w:val="00DB72F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macro">
    <w:name w:val="macro"/>
    <w:link w:val="TextodemacroCarter"/>
    <w:uiPriority w:val="99"/>
    <w:unhideWhenUsed/>
    <w:rsid w:val="00DB72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styleId="Cabealhodendicedeautoridades">
    <w:name w:val="toa heading"/>
    <w:basedOn w:val="Normal"/>
    <w:next w:val="Normal"/>
    <w:uiPriority w:val="99"/>
    <w:unhideWhenUsed/>
    <w:rsid w:val="00DB72F5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a">
    <w:name w:val="List"/>
    <w:basedOn w:val="Normal"/>
    <w:uiPriority w:val="99"/>
    <w:unhideWhenUsed/>
    <w:rsid w:val="00DB72F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">
    <w:name w:val="List Bullet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">
    <w:name w:val="List Number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2">
    <w:name w:val="List 2"/>
    <w:basedOn w:val="Normal"/>
    <w:uiPriority w:val="99"/>
    <w:unhideWhenUsed/>
    <w:rsid w:val="00DB72F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3">
    <w:name w:val="List 3"/>
    <w:basedOn w:val="Normal"/>
    <w:uiPriority w:val="99"/>
    <w:unhideWhenUsed/>
    <w:rsid w:val="00DB72F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4">
    <w:name w:val="List 4"/>
    <w:basedOn w:val="Normal"/>
    <w:uiPriority w:val="99"/>
    <w:unhideWhenUsed/>
    <w:rsid w:val="00DB72F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5">
    <w:name w:val="List 5"/>
    <w:basedOn w:val="Normal"/>
    <w:uiPriority w:val="99"/>
    <w:unhideWhenUsed/>
    <w:rsid w:val="00DB72F5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2">
    <w:name w:val="List Bullet 2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3">
    <w:name w:val="List Bullet 3"/>
    <w:basedOn w:val="Normal"/>
    <w:autoRedefine/>
    <w:uiPriority w:val="99"/>
    <w:unhideWhenUsed/>
    <w:rsid w:val="00DB72F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4">
    <w:name w:val="List Bullet 4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5">
    <w:name w:val="List Bullet 5"/>
    <w:basedOn w:val="Normal"/>
    <w:autoRedefine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2">
    <w:name w:val="List Number 2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3">
    <w:name w:val="List Number 3"/>
    <w:basedOn w:val="Normal"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4">
    <w:name w:val="List Number 4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5">
    <w:name w:val="List Number 5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Rematedecarta">
    <w:name w:val="Closing"/>
    <w:basedOn w:val="Normal"/>
    <w:link w:val="Rematedecart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RematedecartaCarter">
    <w:name w:val="Remate de carta Caráter"/>
    <w:basedOn w:val="Tipodeletrapredefinidodopargrafo"/>
    <w:link w:val="Remate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ssinatura">
    <w:name w:val="Signature"/>
    <w:basedOn w:val="Normal"/>
    <w:link w:val="Assinatur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ssinaturaCarter">
    <w:name w:val="Assinatura Caráter"/>
    <w:basedOn w:val="Tipodeletrapredefinidodopargrafo"/>
    <w:link w:val="Assinatur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">
    <w:name w:val="Body Text"/>
    <w:basedOn w:val="Normal"/>
    <w:link w:val="CorpodetextoCarter"/>
    <w:uiPriority w:val="99"/>
    <w:unhideWhenUsed/>
    <w:rsid w:val="00DB72F5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DB72F5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adecont">
    <w:name w:val="List Continue"/>
    <w:basedOn w:val="Normal"/>
    <w:uiPriority w:val="99"/>
    <w:unhideWhenUsed/>
    <w:rsid w:val="00DB72F5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2">
    <w:name w:val="List Continue 2"/>
    <w:basedOn w:val="Normal"/>
    <w:uiPriority w:val="99"/>
    <w:unhideWhenUsed/>
    <w:rsid w:val="00DB72F5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3">
    <w:name w:val="List Continue 3"/>
    <w:basedOn w:val="Normal"/>
    <w:uiPriority w:val="99"/>
    <w:unhideWhenUsed/>
    <w:rsid w:val="00DB72F5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4">
    <w:name w:val="List Continue 4"/>
    <w:basedOn w:val="Normal"/>
    <w:uiPriority w:val="99"/>
    <w:unhideWhenUsed/>
    <w:rsid w:val="00DB72F5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5">
    <w:name w:val="List Continue 5"/>
    <w:basedOn w:val="Normal"/>
    <w:uiPriority w:val="99"/>
    <w:unhideWhenUsed/>
    <w:rsid w:val="00DB72F5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amensagem">
    <w:name w:val="Message Header"/>
    <w:basedOn w:val="Normal"/>
    <w:link w:val="CabealhodamensagemCarter"/>
    <w:uiPriority w:val="99"/>
    <w:unhideWhenUsed/>
    <w:rsid w:val="00DB72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CabealhodamensagemCarter">
    <w:name w:val="Cabeçalho da mensagem Caráter"/>
    <w:basedOn w:val="Tipodeletrapredefinidodopargrafo"/>
    <w:link w:val="Cabealhodamensagem"/>
    <w:uiPriority w:val="99"/>
    <w:rsid w:val="00DB72F5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Inciodecarta">
    <w:name w:val="Salutation"/>
    <w:basedOn w:val="Normal"/>
    <w:next w:val="Normal"/>
    <w:link w:val="Inciodecar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InciodecartaCarter">
    <w:name w:val="Início de carta Caráter"/>
    <w:basedOn w:val="Tipodeletrapredefinidodopargrafo"/>
    <w:link w:val="Incio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Data">
    <w:name w:val="Date"/>
    <w:basedOn w:val="Normal"/>
    <w:next w:val="Normal"/>
    <w:link w:val="Da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aCarter">
    <w:name w:val="Data Caráter"/>
    <w:basedOn w:val="Tipodeletrapredefinidodopargrafo"/>
    <w:link w:val="Da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abealhodanota">
    <w:name w:val="Note Heading"/>
    <w:basedOn w:val="Normal"/>
    <w:next w:val="Normal"/>
    <w:link w:val="Cabealhodano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abealhodanotaCarter">
    <w:name w:val="Cabeçalho da nota Caráter"/>
    <w:basedOn w:val="Tipodeletrapredefinidodopargrafo"/>
    <w:link w:val="Cabealhodano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2">
    <w:name w:val="Body Text 2"/>
    <w:basedOn w:val="Normal"/>
    <w:link w:val="Corpodetexto2Carter"/>
    <w:uiPriority w:val="99"/>
    <w:unhideWhenUsed/>
    <w:rsid w:val="00DB72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3">
    <w:name w:val="Body Text 3"/>
    <w:basedOn w:val="Normal"/>
    <w:link w:val="Corpodetexto3Carter"/>
    <w:uiPriority w:val="99"/>
    <w:unhideWhenUsed/>
    <w:rsid w:val="00DB72F5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DB72F5"/>
    <w:rPr>
      <w:rFonts w:ascii="Arial" w:eastAsia="Times New Roman" w:hAnsi="Arial" w:cs="Times New Roman"/>
      <w:b/>
      <w:smallCaps/>
      <w:sz w:val="16"/>
      <w:lang w:val="en-US"/>
    </w:rPr>
  </w:style>
  <w:style w:type="paragraph" w:styleId="Avanodecorpodetexto2">
    <w:name w:val="Body Text Indent 2"/>
    <w:basedOn w:val="Normal"/>
    <w:link w:val="Avanodecorpodetexto2Carter"/>
    <w:uiPriority w:val="99"/>
    <w:unhideWhenUsed/>
    <w:rsid w:val="00DB72F5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vanodecorpodetexto3">
    <w:name w:val="Body Text Indent 3"/>
    <w:basedOn w:val="Normal"/>
    <w:link w:val="Avanodecorpodetexto3Carter"/>
    <w:uiPriority w:val="99"/>
    <w:unhideWhenUsed/>
    <w:rsid w:val="00DB72F5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Textodebloco">
    <w:name w:val="Block Text"/>
    <w:basedOn w:val="Normal"/>
    <w:uiPriority w:val="99"/>
    <w:unhideWhenUsed/>
    <w:rsid w:val="00DB72F5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Mapadodocumento">
    <w:name w:val="Document Map"/>
    <w:basedOn w:val="Normal"/>
    <w:link w:val="MapadodocumentoCarter"/>
    <w:uiPriority w:val="99"/>
    <w:unhideWhenUsed/>
    <w:rsid w:val="00DB72F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rsid w:val="00DB72F5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Textosimples">
    <w:name w:val="Plain Text"/>
    <w:basedOn w:val="Normal"/>
    <w:link w:val="TextosimplesCarter"/>
    <w:uiPriority w:val="99"/>
    <w:unhideWhenUsed/>
    <w:rsid w:val="00DB72F5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DB72F5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0">
    <w:name w:val="Título3"/>
    <w:rsid w:val="00DB72F5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DB72F5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DB72F5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DB72F5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">
    <w:name w:val="Body Text First Indent"/>
    <w:basedOn w:val="Corpodetexto1"/>
    <w:link w:val="PrimeiroavanodecorpodetextoCarter"/>
    <w:uiPriority w:val="99"/>
    <w:unhideWhenUsed/>
    <w:rsid w:val="00DB72F5"/>
    <w:pPr>
      <w:spacing w:before="0" w:beforeAutospacing="0" w:after="120" w:afterAutospacing="0"/>
      <w:ind w:firstLine="210"/>
    </w:pPr>
    <w:rPr>
      <w:szCs w:val="20"/>
    </w:rPr>
  </w:style>
  <w:style w:type="character" w:customStyle="1" w:styleId="PrimeiroavanodecorpodetextoCarter">
    <w:name w:val="Primeiro avanço de corpo de texto Caráter"/>
    <w:basedOn w:val="CorpodetextoCarter"/>
    <w:link w:val="Primeiroavanodecorpodetexto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DB72F5"/>
    <w:pPr>
      <w:numPr>
        <w:numId w:val="43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DB72F5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DB72F5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2">
    <w:name w:val="Body Text First Indent 2"/>
    <w:basedOn w:val="Avanodecorpodetexto1"/>
    <w:link w:val="Primeiroavanodecorpodetexto2Carter"/>
    <w:uiPriority w:val="99"/>
    <w:unhideWhenUsed/>
    <w:rsid w:val="00DB72F5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Primeiroavanodecorpodetexto2Carter">
    <w:name w:val="Primeiro avanço de corpo de texto 2 Caráter"/>
    <w:basedOn w:val="AvanodecorpodetextoCarter"/>
    <w:link w:val="Primeiroavanodecorpodetexto2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1" ma:contentTypeDescription="Create a new document." ma:contentTypeScope="" ma:versionID="f84063a474b68a05027e7a77de2f8f0c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37ae4dfd3d691653ff87ac55b6fb97e9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1A710C-8F03-4C54-B036-36B8BE87A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75ddcd-11ce-41ff-a917-1326d02ef6bd"/>
    <ds:schemaRef ds:uri="e9aa198f-3527-4b2d-be02-f86f9b700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1A02C5-FF58-4395-AC2E-22E5E4D2C317}">
  <ds:schemaRefs>
    <ds:schemaRef ds:uri="http://schemas.microsoft.com/office/2006/metadata/properties"/>
    <ds:schemaRef ds:uri="http://schemas.microsoft.com/office/infopath/2007/PartnerControls"/>
    <ds:schemaRef ds:uri="3975ddcd-11ce-41ff-a917-1326d02ef6bd"/>
    <ds:schemaRef ds:uri="e9aa198f-3527-4b2d-be02-f86f9b700563"/>
  </ds:schemaRefs>
</ds:datastoreItem>
</file>

<file path=customXml/itemProps4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254</TotalTime>
  <Pages>33</Pages>
  <Words>5530</Words>
  <Characters>27097</Characters>
  <Application>Microsoft Office Word</Application>
  <DocSecurity>0</DocSecurity>
  <Lines>3871</Lines>
  <Paragraphs>3262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</vt:lpstr>
      <vt:lpstr>Manual</vt:lpstr>
    </vt:vector>
  </TitlesOfParts>
  <Company>AT</Company>
  <LinksUpToDate>false</LinksUpToDate>
  <CharactersWithSpaces>29365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subject/>
  <dc:creator>AT - Autoridade Tributária e Aduaneira</dc:creator>
  <cp:keywords/>
  <cp:lastModifiedBy>Paulo Rato</cp:lastModifiedBy>
  <cp:revision>175</cp:revision>
  <cp:lastPrinted>2018-04-12T00:26:00Z</cp:lastPrinted>
  <dcterms:created xsi:type="dcterms:W3CDTF">2023-02-02T01:29:00Z</dcterms:created>
  <dcterms:modified xsi:type="dcterms:W3CDTF">2026-06-24T11:50:00Z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1.2</vt:lpwstr>
  </property>
  <property fmtid="{D5CDD505-2E9C-101B-9397-08002B2CF9AE}" pid="13" name="data">
    <vt:lpwstr>25-06-2026</vt:lpwstr>
  </property>
  <property fmtid="{D5CDD505-2E9C-101B-9397-08002B2CF9AE}" pid="14" name="NomeManual">
    <vt:lpwstr>Guia XML - Mensagem PT498A v1.2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  <property fmtid="{D5CDD505-2E9C-101B-9397-08002B2CF9AE}" pid="36" name="MSIP_Label_ecb69475-382c-4c7a-b21d-8ca64eeef1bd_Enabled">
    <vt:lpwstr>true</vt:lpwstr>
  </property>
  <property fmtid="{D5CDD505-2E9C-101B-9397-08002B2CF9AE}" pid="37" name="MSIP_Label_ecb69475-382c-4c7a-b21d-8ca64eeef1bd_SetDate">
    <vt:lpwstr>2024-06-19T14:06:11Z</vt:lpwstr>
  </property>
  <property fmtid="{D5CDD505-2E9C-101B-9397-08002B2CF9AE}" pid="38" name="MSIP_Label_ecb69475-382c-4c7a-b21d-8ca64eeef1bd_Method">
    <vt:lpwstr>Standard</vt:lpwstr>
  </property>
  <property fmtid="{D5CDD505-2E9C-101B-9397-08002B2CF9AE}" pid="39" name="MSIP_Label_ecb69475-382c-4c7a-b21d-8ca64eeef1bd_Name">
    <vt:lpwstr>Eviden For Internal Use - All Employees</vt:lpwstr>
  </property>
  <property fmtid="{D5CDD505-2E9C-101B-9397-08002B2CF9AE}" pid="40" name="MSIP_Label_ecb69475-382c-4c7a-b21d-8ca64eeef1bd_SiteId">
    <vt:lpwstr>7d1c7785-2d8a-437d-b842-1ed5d8fbe00a</vt:lpwstr>
  </property>
  <property fmtid="{D5CDD505-2E9C-101B-9397-08002B2CF9AE}" pid="41" name="MSIP_Label_ecb69475-382c-4c7a-b21d-8ca64eeef1bd_ActionId">
    <vt:lpwstr>7cfd769f-816a-4e18-9db9-0b0544271846</vt:lpwstr>
  </property>
  <property fmtid="{D5CDD505-2E9C-101B-9397-08002B2CF9AE}" pid="42" name="MSIP_Label_ecb69475-382c-4c7a-b21d-8ca64eeef1bd_ContentBits">
    <vt:lpwstr>0</vt:lpwstr>
  </property>
</Properties>
</file>